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smallCaps w:val="0"/>
          <w:color w:val="000000" w:themeColor="text1"/>
          <w:sz w:val="24"/>
          <w:szCs w:val="32"/>
        </w:rPr>
        <w:id w:val="913821234"/>
        <w:docPartObj>
          <w:docPartGallery w:val="Cover Pages"/>
          <w:docPartUnique/>
        </w:docPartObj>
      </w:sdtPr>
      <w:sdtEndPr/>
      <w:sdtContent>
        <w:sdt>
          <w:sdtPr>
            <w:rPr>
              <w:color w:val="074F6A" w:themeColor="accent4" w:themeShade="80"/>
            </w:rPr>
            <w:alias w:val="Title of Thesis or Dissertation"/>
            <w:tag w:val="Title of Thesis or Dissertation"/>
            <w:id w:val="910203176"/>
            <w:placeholder>
              <w:docPart w:val="D06C1DCF281C4DF4BCA50F57A5B0B47B"/>
            </w:placeholder>
            <w15:color w:val="339966"/>
            <w:text/>
          </w:sdtPr>
          <w:sdtEndPr/>
          <w:sdtContent>
            <w:p w14:paraId="690801CA" w14:textId="77777777" w:rsidR="00157B9A" w:rsidRPr="00973794" w:rsidRDefault="00157B9A" w:rsidP="00E5370D">
              <w:pPr>
                <w:pStyle w:val="Heading1"/>
                <w:rPr>
                  <w:color w:val="074F6A" w:themeColor="accent4" w:themeShade="80"/>
                </w:rPr>
              </w:pPr>
              <w:r w:rsidRPr="00973794">
                <w:rPr>
                  <w:color w:val="074F6A" w:themeColor="accent4" w:themeShade="80"/>
                </w:rPr>
                <w:t>Place the Title of Your Document Here: Centered, Single-Spaced if Longer than One Line</w:t>
              </w:r>
            </w:p>
          </w:sdtContent>
        </w:sdt>
        <w:p w14:paraId="733983A3" w14:textId="77777777" w:rsidR="00157B9A" w:rsidRPr="004E3454" w:rsidRDefault="00157B9A" w:rsidP="00345818">
          <w:pPr>
            <w:jc w:val="center"/>
          </w:pPr>
        </w:p>
        <w:p w14:paraId="007BFB94" w14:textId="77777777" w:rsidR="00157B9A" w:rsidRPr="004E3454" w:rsidRDefault="00157B9A" w:rsidP="00345818">
          <w:pPr>
            <w:jc w:val="center"/>
          </w:pPr>
          <w:r w:rsidRPr="004E3454">
            <w:t>By</w:t>
          </w:r>
        </w:p>
        <w:p w14:paraId="2F6F1DE1" w14:textId="77777777" w:rsidR="00157B9A" w:rsidRPr="004E3454" w:rsidRDefault="00157B9A" w:rsidP="00D959B4">
          <w:pPr>
            <w:pStyle w:val="Paragraph"/>
          </w:pPr>
          <w:r w:rsidRPr="004E3454">
            <w:t xml:space="preserve"> </w:t>
          </w:r>
        </w:p>
        <w:sdt>
          <w:sdtPr>
            <w:rPr>
              <w:rStyle w:val="ParagraphChar"/>
            </w:rPr>
            <w:alias w:val="Full Legal Name; Must match SSC and ETD accounts"/>
            <w:tag w:val="Full Legal Name; Must match SSC and ETD accounts"/>
            <w:id w:val="2043317003"/>
            <w:placeholder>
              <w:docPart w:val="D06C1DCF281C4DF4BCA50F57A5B0B47B"/>
            </w:placeholder>
            <w15:color w:val="339966"/>
            <w:text/>
          </w:sdtPr>
          <w:sdtEndPr>
            <w:rPr>
              <w:rStyle w:val="ParagraphChar"/>
            </w:rPr>
          </w:sdtEndPr>
          <w:sdtContent>
            <w:p w14:paraId="54DA14A8" w14:textId="77777777" w:rsidR="00157B9A" w:rsidRPr="004E3454" w:rsidRDefault="00157B9A" w:rsidP="00345818">
              <w:pPr>
                <w:jc w:val="center"/>
              </w:pPr>
              <w:r w:rsidRPr="00752B23">
                <w:rPr>
                  <w:rStyle w:val="ParagraphChar"/>
                  <w:color w:val="074F6A" w:themeColor="accent4" w:themeShade="80"/>
                </w:rPr>
                <w:t>Your Full Legal Name</w:t>
              </w:r>
            </w:p>
          </w:sdtContent>
        </w:sdt>
        <w:p w14:paraId="4D576728" w14:textId="77777777" w:rsidR="00157B9A" w:rsidRPr="004E3454" w:rsidRDefault="00157B9A" w:rsidP="00345818">
          <w:pPr>
            <w:jc w:val="center"/>
          </w:pPr>
        </w:p>
        <w:sdt>
          <w:sdtPr>
            <w:alias w:val="First Degree"/>
            <w:tag w:val="First Degree"/>
            <w:id w:val="-1191682472"/>
            <w:placeholder>
              <w:docPart w:val="D06C1DCF281C4DF4BCA50F57A5B0B47B"/>
            </w:placeholder>
            <w15:color w:val="339966"/>
            <w:text/>
          </w:sdtPr>
          <w:sdtEndPr/>
          <w:sdtContent>
            <w:p w14:paraId="2D1D3DE7" w14:textId="77777777" w:rsidR="00157B9A" w:rsidRPr="004E3454" w:rsidRDefault="00157B9A" w:rsidP="00345818">
              <w:pPr>
                <w:jc w:val="center"/>
              </w:pPr>
              <w:r w:rsidRPr="009B689F">
                <w:rPr>
                  <w:color w:val="074F6A" w:themeColor="accent4" w:themeShade="80"/>
                </w:rPr>
                <w:t>Your First Degree</w:t>
              </w:r>
            </w:p>
          </w:sdtContent>
        </w:sdt>
        <w:p w14:paraId="55DC8EA0" w14:textId="77777777" w:rsidR="00157B9A" w:rsidRPr="004E3454" w:rsidRDefault="002B4FE8" w:rsidP="00345818">
          <w:pPr>
            <w:jc w:val="center"/>
          </w:pPr>
          <w:sdt>
            <w:sdtPr>
              <w:alias w:val="College or University"/>
              <w:tag w:val="College or University"/>
              <w:id w:val="608707996"/>
              <w:placeholder>
                <w:docPart w:val="D06C1DCF281C4DF4BCA50F57A5B0B47B"/>
              </w:placeholder>
              <w15:color w:val="339966"/>
              <w:text/>
            </w:sdtPr>
            <w:sdtEndPr/>
            <w:sdtContent>
              <w:r w:rsidR="00157B9A" w:rsidRPr="009B689F">
                <w:rPr>
                  <w:color w:val="074F6A" w:themeColor="accent4" w:themeShade="80"/>
                </w:rPr>
                <w:t>Name of College or University</w:t>
              </w:r>
            </w:sdtContent>
          </w:sdt>
          <w:r w:rsidR="00157B9A" w:rsidRPr="004E3454">
            <w:t xml:space="preserve">, </w:t>
          </w:r>
          <w:sdt>
            <w:sdtPr>
              <w:alias w:val="Year"/>
              <w:tag w:val="Year"/>
              <w:id w:val="-668873438"/>
              <w:placeholder>
                <w:docPart w:val="D06C1DCF281C4DF4BCA50F57A5B0B47B"/>
              </w:placeholder>
              <w15:color w:val="339966"/>
              <w:text/>
            </w:sdtPr>
            <w:sdtEndPr/>
            <w:sdtContent>
              <w:r w:rsidR="00157B9A" w:rsidRPr="009B689F">
                <w:rPr>
                  <w:color w:val="074F6A" w:themeColor="accent4" w:themeShade="80"/>
                </w:rPr>
                <w:t>Year Awarded</w:t>
              </w:r>
            </w:sdtContent>
          </w:sdt>
        </w:p>
        <w:p w14:paraId="09586373" w14:textId="77777777" w:rsidR="00157B9A" w:rsidRPr="004E3454" w:rsidRDefault="00157B9A" w:rsidP="00345818">
          <w:pPr>
            <w:jc w:val="center"/>
          </w:pPr>
        </w:p>
        <w:sdt>
          <w:sdtPr>
            <w:rPr>
              <w:rStyle w:val="ParagraphChar"/>
            </w:rPr>
            <w:alias w:val="Second Degree"/>
            <w:tag w:val="Second Degree"/>
            <w:id w:val="-526170055"/>
            <w:placeholder>
              <w:docPart w:val="D06C1DCF281C4DF4BCA50F57A5B0B47B"/>
            </w:placeholder>
            <w15:color w:val="339966"/>
            <w:text/>
          </w:sdtPr>
          <w:sdtEndPr>
            <w:rPr>
              <w:rStyle w:val="ParagraphChar"/>
            </w:rPr>
          </w:sdtEndPr>
          <w:sdtContent>
            <w:p w14:paraId="1EEBE5A8" w14:textId="77777777" w:rsidR="00157B9A" w:rsidRPr="004E3454" w:rsidRDefault="00157B9A" w:rsidP="00345818">
              <w:pPr>
                <w:jc w:val="center"/>
              </w:pPr>
              <w:r w:rsidRPr="00752B23">
                <w:rPr>
                  <w:rStyle w:val="ParagraphChar"/>
                  <w:color w:val="074F6A" w:themeColor="accent4" w:themeShade="80"/>
                </w:rPr>
                <w:t>Your Second Degree (if any)</w:t>
              </w:r>
            </w:p>
          </w:sdtContent>
        </w:sdt>
        <w:p w14:paraId="5AD61E52" w14:textId="77777777" w:rsidR="00157B9A" w:rsidRPr="004E3454" w:rsidRDefault="002B4FE8" w:rsidP="00345818">
          <w:pPr>
            <w:jc w:val="center"/>
          </w:pPr>
          <w:sdt>
            <w:sdtPr>
              <w:rPr>
                <w:rStyle w:val="ParagraphChar"/>
              </w:rPr>
              <w:alias w:val="College or University"/>
              <w:tag w:val="College or University"/>
              <w:id w:val="2113474010"/>
              <w:placeholder>
                <w:docPart w:val="D06C1DCF281C4DF4BCA50F57A5B0B47B"/>
              </w:placeholder>
              <w15:color w:val="339966"/>
              <w:text/>
            </w:sdtPr>
            <w:sdtEndPr>
              <w:rPr>
                <w:rStyle w:val="ParagraphChar"/>
              </w:rPr>
            </w:sdtEndPr>
            <w:sdtContent>
              <w:r w:rsidR="00157B9A" w:rsidRPr="00752B23">
                <w:rPr>
                  <w:rStyle w:val="ParagraphChar"/>
                  <w:color w:val="074F6A" w:themeColor="accent4" w:themeShade="80"/>
                </w:rPr>
                <w:t>Name of College or University</w:t>
              </w:r>
            </w:sdtContent>
          </w:sdt>
          <w:r w:rsidR="00157B9A" w:rsidRPr="004E3454">
            <w:t xml:space="preserve">, </w:t>
          </w:r>
          <w:sdt>
            <w:sdtPr>
              <w:rPr>
                <w:rStyle w:val="ParagraphChar"/>
              </w:rPr>
              <w:alias w:val="Year"/>
              <w:tag w:val="Year"/>
              <w:id w:val="-1222594070"/>
              <w:placeholder>
                <w:docPart w:val="D06C1DCF281C4DF4BCA50F57A5B0B47B"/>
              </w:placeholder>
              <w15:color w:val="339966"/>
              <w:text/>
            </w:sdtPr>
            <w:sdtEndPr>
              <w:rPr>
                <w:rStyle w:val="ParagraphChar"/>
              </w:rPr>
            </w:sdtEndPr>
            <w:sdtContent>
              <w:r w:rsidR="00157B9A" w:rsidRPr="00752B23">
                <w:rPr>
                  <w:rStyle w:val="ParagraphChar"/>
                  <w:color w:val="074F6A" w:themeColor="accent4" w:themeShade="80"/>
                </w:rPr>
                <w:t>Year Awarded</w:t>
              </w:r>
            </w:sdtContent>
          </w:sdt>
        </w:p>
        <w:p w14:paraId="635603C8" w14:textId="77777777" w:rsidR="00157B9A" w:rsidRPr="004E3454" w:rsidRDefault="00157B9A" w:rsidP="00345818">
          <w:pPr>
            <w:jc w:val="center"/>
          </w:pPr>
        </w:p>
        <w:p w14:paraId="75DC013F" w14:textId="77777777" w:rsidR="00157B9A" w:rsidRPr="004E3454" w:rsidRDefault="00157B9A" w:rsidP="00345818">
          <w:pPr>
            <w:jc w:val="center"/>
          </w:pPr>
          <w:r w:rsidRPr="004E3454">
            <w:rPr>
              <w:noProof/>
            </w:rPr>
            <mc:AlternateContent>
              <mc:Choice Requires="wps">
                <w:drawing>
                  <wp:anchor distT="0" distB="0" distL="114300" distR="114300" simplePos="0" relativeHeight="251659264" behindDoc="0" locked="0" layoutInCell="1" allowOverlap="1" wp14:anchorId="10626CF5" wp14:editId="2AFAABCD">
                    <wp:simplePos x="0" y="0"/>
                    <wp:positionH relativeFrom="column">
                      <wp:posOffset>838200</wp:posOffset>
                    </wp:positionH>
                    <wp:positionV relativeFrom="paragraph">
                      <wp:posOffset>11430</wp:posOffset>
                    </wp:positionV>
                    <wp:extent cx="3790950" cy="0"/>
                    <wp:effectExtent l="0" t="0" r="0" b="0"/>
                    <wp:wrapNone/>
                    <wp:docPr id="139473224"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790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2558B4" id="Straight Connector 1" o:spid="_x0000_s1026" alt="&quot;&quot;"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pt,.9pt" to="36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" strokecolor="black [3200]" strokeweight=".5pt">
                    <v:stroke joinstyle="miter"/>
                  </v:line>
                </w:pict>
              </mc:Fallback>
            </mc:AlternateContent>
          </w:r>
        </w:p>
        <w:p w14:paraId="1428B5D1" w14:textId="77777777" w:rsidR="00157B9A" w:rsidRPr="004E3454" w:rsidRDefault="00157B9A" w:rsidP="00345818">
          <w:pPr>
            <w:jc w:val="center"/>
          </w:pPr>
          <w:r w:rsidRPr="004E3454">
            <w:t>Submitted in Partial Fulfillment of the Requirements</w:t>
          </w:r>
        </w:p>
        <w:p w14:paraId="78D3C400" w14:textId="77777777" w:rsidR="00157B9A" w:rsidRPr="004E3454" w:rsidRDefault="00157B9A" w:rsidP="00345818">
          <w:pPr>
            <w:jc w:val="center"/>
          </w:pPr>
        </w:p>
        <w:p w14:paraId="6F13333A" w14:textId="77777777" w:rsidR="00157B9A" w:rsidRPr="004E3454" w:rsidRDefault="00157B9A" w:rsidP="00345818">
          <w:pPr>
            <w:jc w:val="center"/>
          </w:pPr>
          <w:r w:rsidRPr="004E3454">
            <w:t xml:space="preserve">For the Degree of </w:t>
          </w:r>
          <w:sdt>
            <w:sdtPr>
              <w:rPr>
                <w:rStyle w:val="ParagraphChar"/>
              </w:rPr>
              <w:alias w:val="Degree Level"/>
              <w:tag w:val="Degree Level"/>
              <w:id w:val="551893055"/>
              <w:placeholder>
                <w:docPart w:val="A00A89F530804B6D9AC7F96A3EEC8113"/>
              </w:placeholder>
              <w15:color w:val="339966"/>
              <w:comboBox>
                <w:listItem w:value="Choose your degree level:"/>
                <w:listItem w:displayText="Master" w:value="Master"/>
                <w:listItem w:displayText="Doctor" w:value="Doctor"/>
              </w:comboBox>
            </w:sdtPr>
            <w:sdtEndPr>
              <w:rPr>
                <w:rStyle w:val="ParagraphChar"/>
              </w:rPr>
            </w:sdtEndPr>
            <w:sdtContent>
              <w:r w:rsidRPr="00D959B4">
                <w:rPr>
                  <w:rStyle w:val="ParagraphChar"/>
                  <w:color w:val="074F6A" w:themeColor="accent4" w:themeShade="80"/>
                </w:rPr>
                <w:t>Choose degree level</w:t>
              </w:r>
            </w:sdtContent>
          </w:sdt>
          <w:r w:rsidRPr="004E3454">
            <w:t xml:space="preserve"> of </w:t>
          </w:r>
          <w:sdt>
            <w:sdtPr>
              <w:rPr>
                <w:rStyle w:val="ParagraphChar"/>
              </w:rPr>
              <w:alias w:val="Degree Type"/>
              <w:tag w:val="Degree Type"/>
              <w:id w:val="-1018626579"/>
              <w:placeholder>
                <w:docPart w:val="D0EACC65725043029635EDEFBC90EC19"/>
              </w:placeholder>
              <w15:color w:val="339966"/>
              <w:comboBox>
                <w:listItem w:value="Choose degree type:"/>
                <w:listItem w:displayText="Arts" w:value="Arts"/>
                <w:listItem w:displayText="Business Administration" w:value="Business Administration"/>
                <w:listItem w:displayText="Earth and Environmental Sciences Management" w:value="Earth and Environmental Sciences Management"/>
                <w:listItem w:displayText="Education" w:value="Education"/>
                <w:listItem w:displayText="Engineering" w:value="Engineering"/>
                <w:listItem w:displayText="Fine Arts" w:value="Fine Arts"/>
                <w:listItem w:displayText="International Business" w:value="International Business"/>
                <w:listItem w:displayText="International Hospitality and Tourism Management" w:value="International Hospitality and Tourism Management"/>
                <w:listItem w:displayText="Mass Communication" w:value="Mass Communication"/>
                <w:listItem w:displayText="Musical Arts" w:value="Musical Arts"/>
                <w:listItem w:displayText="Philosophy" w:value="Philosophy"/>
                <w:listItem w:displayText="Public Health" w:value="Public Health"/>
                <w:listItem w:displayText="Science" w:value="Science"/>
                <w:listItem w:displayText="Sport and Entertainment Management" w:value="Sport and Entertainment Management"/>
              </w:comboBox>
            </w:sdtPr>
            <w:sdtEndPr>
              <w:rPr>
                <w:rStyle w:val="ParagraphChar"/>
              </w:rPr>
            </w:sdtEndPr>
            <w:sdtContent>
              <w:r w:rsidR="0038782F" w:rsidRPr="00752B23">
                <w:rPr>
                  <w:rStyle w:val="ParagraphChar"/>
                  <w:color w:val="074F6A" w:themeColor="accent4" w:themeShade="80"/>
                </w:rPr>
                <w:t>Choose degree type</w:t>
              </w:r>
            </w:sdtContent>
          </w:sdt>
          <w:r w:rsidRPr="004E3454">
            <w:t xml:space="preserve"> in</w:t>
          </w:r>
        </w:p>
        <w:p w14:paraId="4EA12265" w14:textId="77777777" w:rsidR="00157B9A" w:rsidRPr="004E3454" w:rsidRDefault="00157B9A" w:rsidP="00345818">
          <w:pPr>
            <w:jc w:val="center"/>
          </w:pPr>
        </w:p>
        <w:sdt>
          <w:sdtPr>
            <w:rPr>
              <w:rStyle w:val="ParagraphChar"/>
            </w:rPr>
            <w:alias w:val="Major - Must match major in SSC"/>
            <w:tag w:val="Major - Must match major in SSC"/>
            <w:id w:val="-1128081667"/>
            <w:placeholder>
              <w:docPart w:val="D06C1DCF281C4DF4BCA50F57A5B0B47B"/>
            </w:placeholder>
            <w15:color w:val="339966"/>
            <w:text/>
          </w:sdtPr>
          <w:sdtEndPr>
            <w:rPr>
              <w:rStyle w:val="ParagraphChar"/>
            </w:rPr>
          </w:sdtEndPr>
          <w:sdtContent>
            <w:p w14:paraId="16B14CF1" w14:textId="77777777" w:rsidR="00157B9A" w:rsidRPr="004E3454" w:rsidRDefault="00047755" w:rsidP="00345818">
              <w:pPr>
                <w:jc w:val="center"/>
              </w:pPr>
              <w:r w:rsidRPr="00752B23">
                <w:rPr>
                  <w:rStyle w:val="ParagraphChar"/>
                  <w:color w:val="074F6A" w:themeColor="accent4" w:themeShade="80"/>
                </w:rPr>
                <w:t>Insert</w:t>
              </w:r>
              <w:r w:rsidR="00036B51" w:rsidRPr="00752B23">
                <w:rPr>
                  <w:rStyle w:val="ParagraphChar"/>
                  <w:color w:val="074F6A" w:themeColor="accent4" w:themeShade="80"/>
                </w:rPr>
                <w:t xml:space="preserve"> </w:t>
              </w:r>
              <w:r w:rsidR="00157B9A" w:rsidRPr="00752B23">
                <w:rPr>
                  <w:rStyle w:val="ParagraphChar"/>
                  <w:color w:val="074F6A" w:themeColor="accent4" w:themeShade="80"/>
                </w:rPr>
                <w:t>Your Major</w:t>
              </w:r>
            </w:p>
          </w:sdtContent>
        </w:sdt>
        <w:p w14:paraId="2AE181A2" w14:textId="77777777" w:rsidR="00157B9A" w:rsidRPr="004E3454" w:rsidRDefault="00157B9A" w:rsidP="00345818">
          <w:pPr>
            <w:jc w:val="center"/>
          </w:pPr>
        </w:p>
        <w:sdt>
          <w:sdtPr>
            <w:rPr>
              <w:rStyle w:val="ParagraphChar"/>
            </w:rPr>
            <w:alias w:val="College or School"/>
            <w:tag w:val="College or School"/>
            <w:id w:val="-702397508"/>
            <w:placeholder>
              <w:docPart w:val="BF8D3E70DDA14519ABD889E21DA1DAB9"/>
            </w:placeholder>
            <w15:color w:val="339966"/>
            <w:comboBox>
              <w:listItem w:value="Choose your college or school:"/>
              <w:listItem w:displayText="Arnold School of Public Health" w:value="Arnold School of Public Health"/>
              <w:listItem w:displayText="McCausland College of Arts and Sciences" w:value="McCausland College of Arts and Sciences"/>
              <w:listItem w:displayText="College of Education" w:value="College of Education"/>
              <w:listItem w:displayText="Molinaroli College of Engineering and Computing" w:value="Molinaroli College of Engineering and Computing"/>
              <w:listItem w:displayText="College of Hospitality, Retail, and Sport Management" w:value="College of Hospitality, Retail, and Sport Management"/>
              <w:listItem w:displayText="College of Information and Communication" w:value="College of Information and Communication"/>
              <w:listItem w:displayText="College of Nursing" w:value="College of Nursing"/>
              <w:listItem w:displayText="College of Pharmacy" w:value="College of Pharmacy"/>
              <w:listItem w:displayText="College of Social Work" w:value="College of Social Work"/>
              <w:listItem w:displayText="Darla Moore School of Business" w:value="Darla Moore School of Business"/>
              <w:listItem w:displayText="Floyd School of Medicine" w:value="Floyd School of Medicine"/>
              <w:listItem w:displayText="School of Music" w:value="School of Music"/>
            </w:comboBox>
          </w:sdtPr>
          <w:sdtEndPr>
            <w:rPr>
              <w:rStyle w:val="ParagraphChar"/>
            </w:rPr>
          </w:sdtEndPr>
          <w:sdtContent>
            <w:p w14:paraId="2836F3A7" w14:textId="77777777" w:rsidR="00157B9A" w:rsidRPr="0000001F" w:rsidRDefault="0038782F" w:rsidP="00345818">
              <w:pPr>
                <w:jc w:val="center"/>
                <w:rPr>
                  <w:color w:val="074F6A" w:themeColor="accent4" w:themeShade="80"/>
                </w:rPr>
              </w:pPr>
              <w:r w:rsidRPr="00D959B4">
                <w:rPr>
                  <w:rStyle w:val="ParagraphChar"/>
                  <w:color w:val="074F6A" w:themeColor="accent4" w:themeShade="80"/>
                </w:rPr>
                <w:t xml:space="preserve">Choose Your </w:t>
              </w:r>
              <w:r w:rsidR="00157B9A" w:rsidRPr="00D959B4">
                <w:rPr>
                  <w:rStyle w:val="ParagraphChar"/>
                  <w:color w:val="074F6A" w:themeColor="accent4" w:themeShade="80"/>
                </w:rPr>
                <w:t>College or School</w:t>
              </w:r>
            </w:p>
          </w:sdtContent>
        </w:sdt>
        <w:p w14:paraId="5F2E124D" w14:textId="77777777" w:rsidR="00157B9A" w:rsidRPr="004E3454" w:rsidRDefault="00157B9A" w:rsidP="00345818">
          <w:pPr>
            <w:jc w:val="center"/>
          </w:pPr>
        </w:p>
        <w:p w14:paraId="0580FC80" w14:textId="77777777" w:rsidR="00157B9A" w:rsidRPr="004E3454" w:rsidRDefault="00157B9A" w:rsidP="00345818">
          <w:pPr>
            <w:jc w:val="center"/>
          </w:pPr>
          <w:r w:rsidRPr="004E3454">
            <w:t>University of South Carolina</w:t>
          </w:r>
        </w:p>
        <w:p w14:paraId="40637CE3" w14:textId="77777777" w:rsidR="00157B9A" w:rsidRPr="004E3454" w:rsidRDefault="00157B9A" w:rsidP="00345818">
          <w:pPr>
            <w:jc w:val="center"/>
          </w:pPr>
        </w:p>
        <w:sdt>
          <w:sdtPr>
            <w:rPr>
              <w:rStyle w:val="ParagraphChar"/>
            </w:rPr>
            <w:alias w:val="Year of Graduation"/>
            <w:tag w:val="Year of Graduation"/>
            <w:id w:val="-2029399241"/>
            <w:placeholder>
              <w:docPart w:val="BF8D3E70DDA14519ABD889E21DA1DAB9"/>
            </w:placeholder>
            <w15:color w:val="339966"/>
            <w:comboBox>
              <w:listItem w:value="Choose your year of graduation:"/>
              <w:listItem w:displayText="2024" w:value="2024"/>
              <w:listItem w:displayText="2025" w:value="2025"/>
              <w:listItem w:displayText="2026" w:value="2026"/>
              <w:listItem w:displayText="2027" w:value="2027"/>
              <w:listItem w:displayText="2028" w:value="2028"/>
              <w:listItem w:displayText="2029" w:value="2029"/>
              <w:listItem w:displayText="2030" w:value="2030"/>
              <w:listItem w:displayText="2031" w:value="2031"/>
              <w:listItem w:displayText="2032" w:value="2032"/>
              <w:listItem w:displayText="2033" w:value="2033"/>
              <w:listItem w:displayText="2034" w:value="2034"/>
              <w:listItem w:displayText="2035" w:value="2035"/>
              <w:listItem w:displayText="2036" w:value="2036"/>
              <w:listItem w:displayText="2037" w:value="2037"/>
              <w:listItem w:displayText="2038" w:value="2038"/>
              <w:listItem w:displayText="2039" w:value="2039"/>
              <w:listItem w:displayText="2040" w:value="2040"/>
            </w:comboBox>
          </w:sdtPr>
          <w:sdtEndPr>
            <w:rPr>
              <w:rStyle w:val="ParagraphChar"/>
            </w:rPr>
          </w:sdtEndPr>
          <w:sdtContent>
            <w:p w14:paraId="43BAE7C2" w14:textId="77777777" w:rsidR="00157B9A" w:rsidRPr="0000001F" w:rsidRDefault="0038782F" w:rsidP="00345818">
              <w:pPr>
                <w:jc w:val="center"/>
                <w:rPr>
                  <w:color w:val="074F6A" w:themeColor="accent4" w:themeShade="80"/>
                </w:rPr>
              </w:pPr>
              <w:r w:rsidRPr="00752B23">
                <w:rPr>
                  <w:rStyle w:val="ParagraphChar"/>
                  <w:color w:val="074F6A" w:themeColor="accent4" w:themeShade="80"/>
                </w:rPr>
                <w:t xml:space="preserve">Choose </w:t>
              </w:r>
              <w:r w:rsidR="00157B9A" w:rsidRPr="00752B23">
                <w:rPr>
                  <w:rStyle w:val="ParagraphChar"/>
                  <w:color w:val="074F6A" w:themeColor="accent4" w:themeShade="80"/>
                </w:rPr>
                <w:t>Year</w:t>
              </w:r>
              <w:r w:rsidRPr="00752B23">
                <w:rPr>
                  <w:rStyle w:val="ParagraphChar"/>
                  <w:color w:val="074F6A" w:themeColor="accent4" w:themeShade="80"/>
                </w:rPr>
                <w:t xml:space="preserve"> of Graduation</w:t>
              </w:r>
            </w:p>
          </w:sdtContent>
        </w:sdt>
        <w:p w14:paraId="7459C867" w14:textId="77777777" w:rsidR="00157B9A" w:rsidRPr="004E3454" w:rsidRDefault="00157B9A" w:rsidP="00345818">
          <w:pPr>
            <w:jc w:val="center"/>
          </w:pPr>
        </w:p>
        <w:p w14:paraId="336A09D6" w14:textId="77777777" w:rsidR="00157B9A" w:rsidRPr="004E3454" w:rsidRDefault="00157B9A" w:rsidP="00345818">
          <w:pPr>
            <w:jc w:val="center"/>
          </w:pPr>
          <w:r w:rsidRPr="004E3454">
            <w:t>Accepted by:</w:t>
          </w:r>
        </w:p>
        <w:p w14:paraId="0608184F" w14:textId="77777777" w:rsidR="00157B9A" w:rsidRPr="004E3454" w:rsidRDefault="00157B9A" w:rsidP="00345818">
          <w:pPr>
            <w:jc w:val="center"/>
          </w:pPr>
        </w:p>
        <w:p w14:paraId="7F993FB3" w14:textId="77777777" w:rsidR="00157B9A" w:rsidRPr="0000001F" w:rsidRDefault="002B4FE8" w:rsidP="00345818">
          <w:pPr>
            <w:jc w:val="center"/>
            <w:rPr>
              <w:color w:val="074F6A" w:themeColor="accent4" w:themeShade="80"/>
            </w:rPr>
          </w:pPr>
          <w:sdt>
            <w:sdtPr>
              <w:rPr>
                <w:rStyle w:val="ParagraphChar"/>
              </w:rPr>
              <w:alias w:val="Type Faculty Member's Name - No title, &quot;Dr.,&quot; etc."/>
              <w:tag w:val="Faculty Member's Name"/>
              <w:id w:val="-1425647430"/>
              <w:placeholder>
                <w:docPart w:val="D06C1DCF281C4DF4BCA50F57A5B0B47B"/>
              </w:placeholder>
              <w15:color w:val="339966"/>
              <w:text/>
            </w:sdtPr>
            <w:sdtEndPr>
              <w:rPr>
                <w:rStyle w:val="ParagraphChar"/>
              </w:rPr>
            </w:sdtEndPr>
            <w:sdtContent>
              <w:r w:rsidR="00157B9A" w:rsidRPr="00752B23">
                <w:rPr>
                  <w:rStyle w:val="ParagraphChar"/>
                  <w:color w:val="074F6A" w:themeColor="accent4" w:themeShade="80"/>
                </w:rPr>
                <w:t>Faculty member’s name</w:t>
              </w:r>
              <w:r w:rsidR="001D611E" w:rsidRPr="00752B23">
                <w:rPr>
                  <w:rStyle w:val="ParagraphChar"/>
                  <w:color w:val="074F6A" w:themeColor="accent4" w:themeShade="80"/>
                </w:rPr>
                <w:t xml:space="preserve"> 1</w:t>
              </w:r>
            </w:sdtContent>
          </w:sdt>
          <w:r w:rsidR="00157B9A" w:rsidRPr="004E3454">
            <w:t xml:space="preserve">, </w:t>
          </w:r>
          <w:sdt>
            <w:sdtPr>
              <w:rPr>
                <w:rStyle w:val="ParagraphChar"/>
              </w:rPr>
              <w:alias w:val="Faculty Member's Role"/>
              <w:tag w:val="Faculty Member's Role"/>
              <w:id w:val="419457673"/>
              <w:placeholder>
                <w:docPart w:val="BF8D3E70DDA14519ABD889E21DA1DAB9"/>
              </w:placeholder>
              <w15:color w:val="339966"/>
              <w:comboBox>
                <w:listItem w:value="Choose this faculty member's role:"/>
                <w:listItem w:displayText="Major Professor" w:value="Major Professor"/>
                <w:listItem w:displayText="Director of Thesis" w:value="Director of Thesis"/>
              </w:comboBox>
            </w:sdtPr>
            <w:sdtEndPr>
              <w:rPr>
                <w:rStyle w:val="ParagraphChar"/>
              </w:rPr>
            </w:sdtEndPr>
            <w:sdtContent>
              <w:r w:rsidR="001D611E" w:rsidRPr="00752B23">
                <w:rPr>
                  <w:rStyle w:val="ParagraphChar"/>
                  <w:color w:val="074F6A" w:themeColor="accent4" w:themeShade="80"/>
                </w:rPr>
                <w:t>Choose Faculty Member’s Role 1</w:t>
              </w:r>
            </w:sdtContent>
          </w:sdt>
        </w:p>
        <w:p w14:paraId="352DAE4A" w14:textId="77777777" w:rsidR="00157B9A" w:rsidRPr="004E3454" w:rsidRDefault="00157B9A" w:rsidP="00345818">
          <w:pPr>
            <w:jc w:val="center"/>
          </w:pPr>
        </w:p>
        <w:p w14:paraId="348414E4" w14:textId="77777777" w:rsidR="00157B9A" w:rsidRPr="004E3454" w:rsidRDefault="002B4FE8" w:rsidP="00345818">
          <w:pPr>
            <w:jc w:val="center"/>
          </w:pPr>
          <w:sdt>
            <w:sdtPr>
              <w:rPr>
                <w:rStyle w:val="ParagraphChar"/>
              </w:rPr>
              <w:alias w:val="Type Faculty Member's Name - No title, &quot;Dr.,&quot; etc."/>
              <w:tag w:val="Faculty Member's Name - No title, &quot;Dr.,&quot; etc."/>
              <w:id w:val="-1670161825"/>
              <w:placeholder>
                <w:docPart w:val="D06C1DCF281C4DF4BCA50F57A5B0B47B"/>
              </w:placeholder>
              <w15:color w:val="339966"/>
              <w:text/>
            </w:sdtPr>
            <w:sdtEndPr>
              <w:rPr>
                <w:rStyle w:val="ParagraphChar"/>
              </w:rPr>
            </w:sdtEndPr>
            <w:sdtContent>
              <w:r w:rsidR="00157B9A" w:rsidRPr="00752B23">
                <w:rPr>
                  <w:rStyle w:val="ParagraphChar"/>
                  <w:color w:val="074F6A" w:themeColor="accent4" w:themeShade="80"/>
                </w:rPr>
                <w:t>Faculty member’s name</w:t>
              </w:r>
              <w:r w:rsidR="001D611E" w:rsidRPr="00752B23">
                <w:rPr>
                  <w:rStyle w:val="ParagraphChar"/>
                  <w:color w:val="074F6A" w:themeColor="accent4" w:themeShade="80"/>
                </w:rPr>
                <w:t xml:space="preserve"> 2</w:t>
              </w:r>
            </w:sdtContent>
          </w:sdt>
          <w:r w:rsidR="00157B9A" w:rsidRPr="004E3454">
            <w:t xml:space="preserve">, </w:t>
          </w:r>
          <w:sdt>
            <w:sdtPr>
              <w:rPr>
                <w:rStyle w:val="ParagraphChar"/>
              </w:rPr>
              <w:alias w:val="Faculty Member's Role"/>
              <w:tag w:val="Faculty Member's Role"/>
              <w:id w:val="-798692610"/>
              <w:placeholder>
                <w:docPart w:val="BF8D3E70DDA14519ABD889E21DA1DAB9"/>
              </w:placeholder>
              <w15:color w:val="339966"/>
              <w:comboBox>
                <w:listItem w:value="Choose this faculty member's role:"/>
                <w:listItem w:displayText="Committee Member" w:value="Committee Member"/>
                <w:listItem w:displayText="Reader" w:value="Reader"/>
                <w:listItem w:displayText="Major Professor" w:value="Major Professor"/>
                <w:listItem w:displayText="Director of Thesis" w:value="Director of Thesis"/>
              </w:comboBox>
            </w:sdtPr>
            <w:sdtEndPr>
              <w:rPr>
                <w:rStyle w:val="ParagraphChar"/>
              </w:rPr>
            </w:sdtEndPr>
            <w:sdtContent>
              <w:r w:rsidR="001D611E" w:rsidRPr="00752B23">
                <w:rPr>
                  <w:rStyle w:val="ParagraphChar"/>
                  <w:color w:val="074F6A" w:themeColor="accent4" w:themeShade="80"/>
                </w:rPr>
                <w:t>Choose Faculty Member’s Role 2</w:t>
              </w:r>
            </w:sdtContent>
          </w:sdt>
        </w:p>
        <w:p w14:paraId="4A2237A8" w14:textId="77777777" w:rsidR="00157B9A" w:rsidRPr="004E3454" w:rsidRDefault="00157B9A" w:rsidP="00345818">
          <w:pPr>
            <w:jc w:val="center"/>
          </w:pPr>
        </w:p>
        <w:p w14:paraId="1DBE1727" w14:textId="77777777" w:rsidR="00157B9A" w:rsidRPr="004E3454" w:rsidRDefault="002B4FE8" w:rsidP="00345818">
          <w:pPr>
            <w:jc w:val="center"/>
          </w:pPr>
          <w:sdt>
            <w:sdtPr>
              <w:rPr>
                <w:rStyle w:val="ParagraphChar"/>
              </w:rPr>
              <w:alias w:val="Type Faculty Member's Name - No title, &quot;Dr.,&quot; etc."/>
              <w:tag w:val="Faculty Member's Name - No title, &quot;Dr.,&quot; etc."/>
              <w:id w:val="106169500"/>
              <w:placeholder>
                <w:docPart w:val="D06C1DCF281C4DF4BCA50F57A5B0B47B"/>
              </w:placeholder>
              <w15:color w:val="339966"/>
              <w:text/>
            </w:sdtPr>
            <w:sdtEndPr>
              <w:rPr>
                <w:rStyle w:val="ParagraphChar"/>
              </w:rPr>
            </w:sdtEndPr>
            <w:sdtContent>
              <w:r w:rsidR="00157B9A" w:rsidRPr="00752B23">
                <w:rPr>
                  <w:rStyle w:val="ParagraphChar"/>
                  <w:color w:val="074F6A" w:themeColor="accent4" w:themeShade="80"/>
                </w:rPr>
                <w:t>Faculty member’s name</w:t>
              </w:r>
              <w:r w:rsidR="001D611E" w:rsidRPr="00752B23">
                <w:rPr>
                  <w:rStyle w:val="ParagraphChar"/>
                  <w:color w:val="074F6A" w:themeColor="accent4" w:themeShade="80"/>
                </w:rPr>
                <w:t xml:space="preserve"> 3</w:t>
              </w:r>
            </w:sdtContent>
          </w:sdt>
          <w:r w:rsidR="00157B9A" w:rsidRPr="004E3454">
            <w:t xml:space="preserve">, </w:t>
          </w:r>
          <w:sdt>
            <w:sdtPr>
              <w:rPr>
                <w:rStyle w:val="ParagraphChar"/>
              </w:rPr>
              <w:alias w:val="Faculty Member's Role"/>
              <w:tag w:val="Faculty Member's Role"/>
              <w:id w:val="-6673329"/>
              <w:placeholder>
                <w:docPart w:val="BF8D3E70DDA14519ABD889E21DA1DAB9"/>
              </w:placeholder>
              <w15:color w:val="339966"/>
              <w:comboBox>
                <w:listItem w:value="Choose this faculty member's role:"/>
                <w:listItem w:displayText="Committee Member" w:value="Committee Member"/>
                <w:listItem w:displayText="Reader" w:value="Reader"/>
              </w:comboBox>
            </w:sdtPr>
            <w:sdtEndPr>
              <w:rPr>
                <w:rStyle w:val="ParagraphChar"/>
              </w:rPr>
            </w:sdtEndPr>
            <w:sdtContent>
              <w:r w:rsidR="001D611E" w:rsidRPr="00752B23">
                <w:rPr>
                  <w:rStyle w:val="ParagraphChar"/>
                  <w:color w:val="074F6A" w:themeColor="accent4" w:themeShade="80"/>
                </w:rPr>
                <w:t>Choose Faculty Member’s Role 3</w:t>
              </w:r>
            </w:sdtContent>
          </w:sdt>
        </w:p>
        <w:p w14:paraId="208AF4F5" w14:textId="77777777" w:rsidR="00157B9A" w:rsidRPr="004E3454" w:rsidRDefault="00157B9A" w:rsidP="00345818">
          <w:pPr>
            <w:jc w:val="center"/>
          </w:pPr>
        </w:p>
        <w:p w14:paraId="0DE420EA" w14:textId="77777777" w:rsidR="00157B9A" w:rsidRPr="004E3454" w:rsidRDefault="002B4FE8" w:rsidP="00345818">
          <w:pPr>
            <w:jc w:val="center"/>
          </w:pPr>
          <w:sdt>
            <w:sdtPr>
              <w:rPr>
                <w:rStyle w:val="ParagraphChar"/>
              </w:rPr>
              <w:alias w:val="Type Faculty Member's Name - No title, &quot;Dr.,&quot; etc."/>
              <w:tag w:val="Faculty Member's Name - No title, &quot;Dr.,&quot; etc."/>
              <w:id w:val="1949435786"/>
              <w:placeholder>
                <w:docPart w:val="D06C1DCF281C4DF4BCA50F57A5B0B47B"/>
              </w:placeholder>
              <w15:color w:val="339966"/>
              <w:text/>
            </w:sdtPr>
            <w:sdtEndPr>
              <w:rPr>
                <w:rStyle w:val="ParagraphChar"/>
              </w:rPr>
            </w:sdtEndPr>
            <w:sdtContent>
              <w:r w:rsidR="00157B9A" w:rsidRPr="00752B23">
                <w:rPr>
                  <w:rStyle w:val="ParagraphChar"/>
                  <w:color w:val="074F6A" w:themeColor="accent4" w:themeShade="80"/>
                </w:rPr>
                <w:t xml:space="preserve">Faculty </w:t>
              </w:r>
              <w:proofErr w:type="gramStart"/>
              <w:r w:rsidR="00157B9A" w:rsidRPr="00752B23">
                <w:rPr>
                  <w:rStyle w:val="ParagraphChar"/>
                  <w:color w:val="074F6A" w:themeColor="accent4" w:themeShade="80"/>
                </w:rPr>
                <w:t>member’s</w:t>
              </w:r>
              <w:proofErr w:type="gramEnd"/>
              <w:r w:rsidR="00157B9A" w:rsidRPr="00752B23">
                <w:rPr>
                  <w:rStyle w:val="ParagraphChar"/>
                  <w:color w:val="074F6A" w:themeColor="accent4" w:themeShade="80"/>
                </w:rPr>
                <w:t xml:space="preserve"> name</w:t>
              </w:r>
              <w:r w:rsidR="001D611E" w:rsidRPr="00752B23">
                <w:rPr>
                  <w:rStyle w:val="ParagraphChar"/>
                  <w:color w:val="074F6A" w:themeColor="accent4" w:themeShade="80"/>
                </w:rPr>
                <w:t xml:space="preserve"> 4</w:t>
              </w:r>
            </w:sdtContent>
          </w:sdt>
          <w:r w:rsidR="00157B9A" w:rsidRPr="004E3454">
            <w:t xml:space="preserve">, </w:t>
          </w:r>
          <w:sdt>
            <w:sdtPr>
              <w:rPr>
                <w:rStyle w:val="ParagraphChar"/>
              </w:rPr>
              <w:alias w:val="Faculty Member's Role"/>
              <w:tag w:val="Faculty Member's Role"/>
              <w:id w:val="-1047518404"/>
              <w:placeholder>
                <w:docPart w:val="BF8D3E70DDA14519ABD889E21DA1DAB9"/>
              </w:placeholder>
              <w15:color w:val="339966"/>
              <w:comboBox>
                <w:listItem w:value="Choose this faculty member's role:"/>
                <w:listItem w:displayText="Committee Member" w:value="Committee Member"/>
                <w:listItem w:displayText="Reader" w:value="Reader"/>
              </w:comboBox>
            </w:sdtPr>
            <w:sdtEndPr>
              <w:rPr>
                <w:rStyle w:val="ParagraphChar"/>
              </w:rPr>
            </w:sdtEndPr>
            <w:sdtContent>
              <w:r w:rsidR="001D611E" w:rsidRPr="00752B23">
                <w:rPr>
                  <w:rStyle w:val="ParagraphChar"/>
                  <w:color w:val="074F6A" w:themeColor="accent4" w:themeShade="80"/>
                </w:rPr>
                <w:t>Choose Faculty Member’s Role 4</w:t>
              </w:r>
            </w:sdtContent>
          </w:sdt>
        </w:p>
        <w:p w14:paraId="03CF768C" w14:textId="77777777" w:rsidR="00157B9A" w:rsidRPr="004E3454" w:rsidRDefault="00157B9A" w:rsidP="00345818">
          <w:pPr>
            <w:jc w:val="center"/>
          </w:pPr>
        </w:p>
        <w:p w14:paraId="49037B8D" w14:textId="77777777" w:rsidR="00157B9A" w:rsidRPr="004E3454" w:rsidRDefault="007904FE" w:rsidP="0017606B">
          <w:pPr>
            <w:jc w:val="center"/>
          </w:pPr>
          <w:r w:rsidRPr="007904FE">
            <w:t xml:space="preserve">Lara Lomicka Anderson, Interim Vice Provost and </w:t>
          </w:r>
          <w:r w:rsidR="00157B9A" w:rsidRPr="004E3454">
            <w:t>Dean of the Graduate School</w:t>
          </w:r>
        </w:p>
      </w:sdtContent>
    </w:sdt>
    <w:p w14:paraId="25A7ADE3" w14:textId="77777777" w:rsidR="00157B9A" w:rsidRPr="004E3454" w:rsidRDefault="00157B9A" w:rsidP="00157B9A">
      <w:pPr>
        <w:sectPr w:rsidR="00157B9A" w:rsidRPr="004E3454" w:rsidSect="00804543">
          <w:footerReference w:type="default" r:id="rId8"/>
          <w:footerReference w:type="first" r:id="rId9"/>
          <w:pgSz w:w="12240" w:h="15840"/>
          <w:pgMar w:top="1440" w:right="1800" w:bottom="1440" w:left="1800" w:header="720" w:footer="720" w:gutter="0"/>
          <w:pgNumType w:start="0"/>
          <w:cols w:space="720"/>
          <w:vAlign w:val="center"/>
          <w:titlePg/>
          <w:docGrid w:linePitch="360"/>
        </w:sectPr>
      </w:pPr>
    </w:p>
    <w:p w14:paraId="2CC692E4" w14:textId="77777777" w:rsidR="0055310C" w:rsidRPr="004E3454" w:rsidRDefault="00157B9A" w:rsidP="00804543">
      <w:pPr>
        <w:jc w:val="center"/>
      </w:pPr>
      <w:r w:rsidRPr="004E3454">
        <w:lastRenderedPageBreak/>
        <w:t xml:space="preserve">© Copyright by </w:t>
      </w:r>
      <w:sdt>
        <w:sdtPr>
          <w:rPr>
            <w:rStyle w:val="ParagraphChar"/>
          </w:rPr>
          <w:alias w:val="Full Legal Name - Must match SSC and title page"/>
          <w:tag w:val="Full Legal Name - Must match SSC and title page"/>
          <w:id w:val="-703393384"/>
          <w:placeholder>
            <w:docPart w:val="2B2CD0574800406991C2A664304EF5E3"/>
          </w:placeholder>
          <w15:color w:val="339966"/>
          <w:text/>
        </w:sdtPr>
        <w:sdtEndPr>
          <w:rPr>
            <w:rStyle w:val="ParagraphChar"/>
          </w:rPr>
        </w:sdtEndPr>
        <w:sdtContent>
          <w:r w:rsidRPr="00752B23">
            <w:rPr>
              <w:rStyle w:val="ParagraphChar"/>
              <w:color w:val="074F6A" w:themeColor="accent4" w:themeShade="80"/>
            </w:rPr>
            <w:t>insert your full legal name</w:t>
          </w:r>
        </w:sdtContent>
      </w:sdt>
      <w:r w:rsidRPr="004E3454">
        <w:t xml:space="preserve">, </w:t>
      </w:r>
      <w:sdt>
        <w:sdtPr>
          <w:rPr>
            <w:rStyle w:val="ParagraphChar"/>
          </w:rPr>
          <w:alias w:val="Year - Must match year on title page"/>
          <w:tag w:val="Year - Must match year on title page"/>
          <w:id w:val="559136986"/>
          <w:placeholder>
            <w:docPart w:val="A00A89F530804B6D9AC7F96A3EEC8113"/>
          </w:placeholder>
          <w15:color w:val="339966"/>
          <w:comboBox>
            <w:listItem w:value="Choose your year of copyright and graduation:"/>
            <w:listItem w:displayText="2024" w:value="2024"/>
            <w:listItem w:displayText="2025" w:value="2025"/>
            <w:listItem w:displayText="2026" w:value="2026"/>
            <w:listItem w:displayText="2027" w:value="2027"/>
            <w:listItem w:displayText="2028" w:value="2028"/>
            <w:listItem w:displayText="2029" w:value="2029"/>
            <w:listItem w:displayText="2030" w:value="2030"/>
            <w:listItem w:displayText="2031" w:value="2031"/>
            <w:listItem w:displayText="2032" w:value="2032"/>
            <w:listItem w:displayText="2033" w:value="2033"/>
            <w:listItem w:displayText="2034" w:value="2034"/>
            <w:listItem w:displayText="2035" w:value="2035"/>
            <w:listItem w:displayText="2036" w:value="2036"/>
            <w:listItem w:displayText="2037" w:value="2037"/>
            <w:listItem w:displayText="2038" w:value="2038"/>
            <w:listItem w:displayText="2039" w:value="2039"/>
            <w:listItem w:displayText="2040" w:value="2040"/>
          </w:comboBox>
        </w:sdtPr>
        <w:sdtEndPr>
          <w:rPr>
            <w:rStyle w:val="ParagraphChar"/>
          </w:rPr>
        </w:sdtEndPr>
        <w:sdtContent>
          <w:r w:rsidR="00AF30DF" w:rsidRPr="00752B23">
            <w:rPr>
              <w:rStyle w:val="ParagraphChar"/>
              <w:color w:val="074F6A" w:themeColor="accent4" w:themeShade="80"/>
            </w:rPr>
            <w:t>choose your copyright and graduation year</w:t>
          </w:r>
        </w:sdtContent>
      </w:sdt>
      <w:r w:rsidR="00AF30DF" w:rsidRPr="004E3454">
        <w:t>.</w:t>
      </w:r>
    </w:p>
    <w:p w14:paraId="58FDFBDC" w14:textId="77777777" w:rsidR="00157B9A" w:rsidRPr="004E3454" w:rsidRDefault="00157B9A" w:rsidP="00804543">
      <w:pPr>
        <w:jc w:val="center"/>
      </w:pPr>
      <w:r w:rsidRPr="004E3454">
        <w:t>All Rights Reserved.</w:t>
      </w:r>
    </w:p>
    <w:p w14:paraId="22B40841" w14:textId="77777777" w:rsidR="00804543" w:rsidRPr="004E3454" w:rsidRDefault="00804543" w:rsidP="00804543">
      <w:pPr>
        <w:jc w:val="center"/>
      </w:pPr>
    </w:p>
    <w:p w14:paraId="6FAD7D94" w14:textId="77777777" w:rsidR="00804543" w:rsidRPr="004E3454" w:rsidRDefault="00804543" w:rsidP="00804543">
      <w:pPr>
        <w:jc w:val="center"/>
      </w:pPr>
    </w:p>
    <w:p w14:paraId="6DB77A0B" w14:textId="77777777" w:rsidR="00804543" w:rsidRPr="004E3454" w:rsidRDefault="00804543" w:rsidP="00804543">
      <w:pPr>
        <w:jc w:val="center"/>
      </w:pPr>
    </w:p>
    <w:p w14:paraId="32D1EBC3" w14:textId="77777777" w:rsidR="00804543" w:rsidRPr="004E3454" w:rsidRDefault="00804543" w:rsidP="00157B9A"/>
    <w:p w14:paraId="3A4E63BE" w14:textId="77777777" w:rsidR="00804543" w:rsidRPr="004E3454" w:rsidRDefault="00804543" w:rsidP="00157B9A"/>
    <w:p w14:paraId="6C5549EF" w14:textId="77777777" w:rsidR="00804543" w:rsidRPr="004E3454" w:rsidRDefault="00804543" w:rsidP="00157B9A">
      <w:pPr>
        <w:sectPr w:rsidR="00804543" w:rsidRPr="004E3454" w:rsidSect="00804543">
          <w:footerReference w:type="first" r:id="rId10"/>
          <w:pgSz w:w="12240" w:h="15840"/>
          <w:pgMar w:top="1440" w:right="1800" w:bottom="1440" w:left="1800" w:header="720" w:footer="720" w:gutter="0"/>
          <w:pgNumType w:fmt="lowerRoman" w:start="2"/>
          <w:cols w:space="720"/>
          <w:vAlign w:val="bottom"/>
          <w:titlePg/>
          <w:docGrid w:linePitch="360"/>
        </w:sectPr>
      </w:pPr>
    </w:p>
    <w:p w14:paraId="1F0254D4" w14:textId="77777777" w:rsidR="00157B9A" w:rsidRPr="004E3454" w:rsidRDefault="00157B9A" w:rsidP="00E5370D">
      <w:pPr>
        <w:pStyle w:val="Heading2"/>
      </w:pPr>
      <w:bookmarkStart w:id="0" w:name="_Toc202879188"/>
      <w:r w:rsidRPr="004E3454">
        <w:lastRenderedPageBreak/>
        <w:t>Dedication</w:t>
      </w:r>
      <w:bookmarkEnd w:id="0"/>
    </w:p>
    <w:p w14:paraId="377D1E5C" w14:textId="77777777" w:rsidR="00157B9A" w:rsidRPr="00752B23" w:rsidRDefault="00157B9A" w:rsidP="00157B9A">
      <w:pPr>
        <w:spacing w:line="480" w:lineRule="auto"/>
        <w:ind w:firstLine="720"/>
        <w:rPr>
          <w:color w:val="074F6A" w:themeColor="accent4" w:themeShade="80"/>
        </w:rPr>
      </w:pPr>
      <w:r w:rsidRPr="00752B23">
        <w:rPr>
          <w:color w:val="074F6A" w:themeColor="accent4" w:themeShade="80"/>
        </w:rPr>
        <w:t xml:space="preserve">Including </w:t>
      </w:r>
      <w:proofErr w:type="gramStart"/>
      <w:r w:rsidRPr="00752B23">
        <w:rPr>
          <w:color w:val="074F6A" w:themeColor="accent4" w:themeShade="80"/>
        </w:rPr>
        <w:t>a dedication</w:t>
      </w:r>
      <w:proofErr w:type="gramEnd"/>
      <w:r w:rsidRPr="00752B23">
        <w:rPr>
          <w:color w:val="074F6A" w:themeColor="accent4" w:themeShade="80"/>
        </w:rPr>
        <w:t xml:space="preserve"> is </w:t>
      </w:r>
      <w:r w:rsidRPr="00752B23">
        <w:rPr>
          <w:i/>
          <w:iCs/>
          <w:color w:val="074F6A" w:themeColor="accent4" w:themeShade="80"/>
        </w:rPr>
        <w:t>optional</w:t>
      </w:r>
      <w:r w:rsidRPr="00752B23">
        <w:rPr>
          <w:color w:val="074F6A" w:themeColor="accent4" w:themeShade="80"/>
        </w:rPr>
        <w:t xml:space="preserve">. In this space, write the text of your dedication. </w:t>
      </w:r>
      <w:proofErr w:type="gramStart"/>
      <w:r w:rsidRPr="00752B23">
        <w:rPr>
          <w:color w:val="074F6A" w:themeColor="accent4" w:themeShade="80"/>
        </w:rPr>
        <w:t>Dedications are</w:t>
      </w:r>
      <w:proofErr w:type="gramEnd"/>
      <w:r w:rsidRPr="00752B23">
        <w:rPr>
          <w:color w:val="074F6A" w:themeColor="accent4" w:themeShade="80"/>
        </w:rPr>
        <w:t xml:space="preserve"> generally no longer than one page, but it is acceptable for the dedication to be longer than one page. This text should be double-spaced, left- or </w:t>
      </w:r>
      <w:proofErr w:type="gramStart"/>
      <w:r w:rsidRPr="00752B23">
        <w:rPr>
          <w:color w:val="074F6A" w:themeColor="accent4" w:themeShade="80"/>
        </w:rPr>
        <w:t>fully-justified</w:t>
      </w:r>
      <w:proofErr w:type="gramEnd"/>
      <w:r w:rsidRPr="00752B23">
        <w:rPr>
          <w:color w:val="074F6A" w:themeColor="accent4" w:themeShade="80"/>
        </w:rPr>
        <w:t>, and in one of the approved 12-point fonts: Aptos, Arial, Calibri, Courier New, Palatino</w:t>
      </w:r>
      <w:r w:rsidR="00600516" w:rsidRPr="00752B23">
        <w:rPr>
          <w:color w:val="074F6A" w:themeColor="accent4" w:themeShade="80"/>
        </w:rPr>
        <w:t xml:space="preserve"> Linotype</w:t>
      </w:r>
      <w:r w:rsidRPr="00752B23">
        <w:rPr>
          <w:color w:val="074F6A" w:themeColor="accent4" w:themeShade="80"/>
        </w:rPr>
        <w:t xml:space="preserve">, Tahoma, or Times New Roman. </w:t>
      </w:r>
    </w:p>
    <w:p w14:paraId="560284FD" w14:textId="77777777" w:rsidR="00804543" w:rsidRPr="004E3454" w:rsidRDefault="00804543" w:rsidP="00157B9A">
      <w:pPr>
        <w:spacing w:line="480" w:lineRule="auto"/>
        <w:ind w:firstLine="720"/>
        <w:sectPr w:rsidR="00804543" w:rsidRPr="004E3454" w:rsidSect="00804543">
          <w:pgSz w:w="12240" w:h="15840"/>
          <w:pgMar w:top="1440" w:right="1800" w:bottom="1440" w:left="1800" w:header="720" w:footer="720" w:gutter="0"/>
          <w:pgNumType w:fmt="lowerRoman"/>
          <w:cols w:space="720"/>
          <w:titlePg/>
          <w:docGrid w:linePitch="360"/>
        </w:sectPr>
      </w:pPr>
    </w:p>
    <w:p w14:paraId="39B4C862" w14:textId="77777777" w:rsidR="00804543" w:rsidRPr="004E3454" w:rsidRDefault="00804543" w:rsidP="00E5370D">
      <w:pPr>
        <w:pStyle w:val="Heading2"/>
      </w:pPr>
      <w:bookmarkStart w:id="1" w:name="_Toc202879189"/>
      <w:r w:rsidRPr="004E3454">
        <w:lastRenderedPageBreak/>
        <w:t>Acknowledgements</w:t>
      </w:r>
      <w:bookmarkEnd w:id="1"/>
    </w:p>
    <w:p w14:paraId="677835B6" w14:textId="77777777" w:rsidR="00804543" w:rsidRPr="00752B23" w:rsidRDefault="00804543" w:rsidP="00804543">
      <w:pPr>
        <w:spacing w:line="480" w:lineRule="auto"/>
        <w:rPr>
          <w:color w:val="074F6A" w:themeColor="accent4" w:themeShade="80"/>
        </w:rPr>
      </w:pPr>
      <w:r w:rsidRPr="004E3454">
        <w:tab/>
      </w:r>
      <w:r w:rsidRPr="00752B23">
        <w:rPr>
          <w:color w:val="074F6A" w:themeColor="accent4" w:themeShade="80"/>
        </w:rPr>
        <w:t xml:space="preserve">Including an acknowledgements section is </w:t>
      </w:r>
      <w:r w:rsidRPr="00752B23">
        <w:rPr>
          <w:i/>
          <w:iCs/>
          <w:color w:val="074F6A" w:themeColor="accent4" w:themeShade="80"/>
        </w:rPr>
        <w:t>optional</w:t>
      </w:r>
      <w:r w:rsidRPr="00752B23">
        <w:rPr>
          <w:color w:val="074F6A" w:themeColor="accent4" w:themeShade="80"/>
        </w:rPr>
        <w:t xml:space="preserve">. In this space, enter the text of your acknowledgements. Generally, the acknowledgements section is no longer than one page, but it is acceptable for the section to be longer if needed. This text should be double-spaced, left- or </w:t>
      </w:r>
      <w:proofErr w:type="gramStart"/>
      <w:r w:rsidRPr="00752B23">
        <w:rPr>
          <w:color w:val="074F6A" w:themeColor="accent4" w:themeShade="80"/>
        </w:rPr>
        <w:t>fully-justified</w:t>
      </w:r>
      <w:proofErr w:type="gramEnd"/>
      <w:r w:rsidRPr="00752B23">
        <w:rPr>
          <w:color w:val="074F6A" w:themeColor="accent4" w:themeShade="80"/>
        </w:rPr>
        <w:t>, and in one of the approved 12-point fonts: Aptos, Arial, Calibri, Courier New, Palatino</w:t>
      </w:r>
      <w:r w:rsidR="00600516" w:rsidRPr="00752B23">
        <w:rPr>
          <w:color w:val="074F6A" w:themeColor="accent4" w:themeShade="80"/>
        </w:rPr>
        <w:t xml:space="preserve"> Linotype</w:t>
      </w:r>
      <w:r w:rsidRPr="00752B23">
        <w:rPr>
          <w:color w:val="074F6A" w:themeColor="accent4" w:themeShade="80"/>
        </w:rPr>
        <w:t xml:space="preserve">, Tahoma, or Times New Roman. </w:t>
      </w:r>
    </w:p>
    <w:p w14:paraId="09B1665B" w14:textId="77777777" w:rsidR="00804543" w:rsidRPr="004E3454" w:rsidRDefault="00804543" w:rsidP="00804543">
      <w:pPr>
        <w:spacing w:line="480" w:lineRule="auto"/>
        <w:sectPr w:rsidR="00804543" w:rsidRPr="004E3454" w:rsidSect="00804543">
          <w:pgSz w:w="12240" w:h="15840"/>
          <w:pgMar w:top="1440" w:right="1800" w:bottom="1440" w:left="1800" w:header="720" w:footer="720" w:gutter="0"/>
          <w:pgNumType w:fmt="lowerRoman"/>
          <w:cols w:space="720"/>
          <w:titlePg/>
          <w:docGrid w:linePitch="360"/>
        </w:sectPr>
      </w:pPr>
    </w:p>
    <w:p w14:paraId="75B05F5D" w14:textId="77777777" w:rsidR="00804543" w:rsidRPr="004E3454" w:rsidRDefault="00804543" w:rsidP="00E5370D">
      <w:pPr>
        <w:pStyle w:val="Heading2"/>
      </w:pPr>
      <w:bookmarkStart w:id="2" w:name="_Toc202879190"/>
      <w:r w:rsidRPr="004E3454">
        <w:lastRenderedPageBreak/>
        <w:t>Abstract</w:t>
      </w:r>
      <w:bookmarkEnd w:id="2"/>
    </w:p>
    <w:p w14:paraId="0A47565E" w14:textId="77777777" w:rsidR="00804543" w:rsidRPr="00752B23" w:rsidRDefault="00804543" w:rsidP="00804543">
      <w:pPr>
        <w:spacing w:line="480" w:lineRule="auto"/>
        <w:rPr>
          <w:color w:val="074F6A" w:themeColor="accent4" w:themeShade="80"/>
        </w:rPr>
      </w:pPr>
      <w:r w:rsidRPr="004E3454">
        <w:tab/>
      </w:r>
      <w:r w:rsidRPr="00752B23">
        <w:rPr>
          <w:color w:val="074F6A" w:themeColor="accent4" w:themeShade="80"/>
        </w:rPr>
        <w:t xml:space="preserve">This page is </w:t>
      </w:r>
      <w:r w:rsidRPr="00752B23">
        <w:rPr>
          <w:b/>
          <w:color w:val="074F6A" w:themeColor="accent4" w:themeShade="80"/>
        </w:rPr>
        <w:t>required</w:t>
      </w:r>
      <w:r w:rsidRPr="00752B23">
        <w:rPr>
          <w:color w:val="074F6A" w:themeColor="accent4" w:themeShade="80"/>
        </w:rPr>
        <w:t xml:space="preserve">, not optional – your document must have an abstract. In this space, write the entire text of your abstract. The abstract is a succinct statement of the significant contents of the document and the value and relevance of the study. Generally, it should be no longer than 350 words. Your abstract should be double-spaced, left- or </w:t>
      </w:r>
      <w:proofErr w:type="gramStart"/>
      <w:r w:rsidRPr="00752B23">
        <w:rPr>
          <w:color w:val="074F6A" w:themeColor="accent4" w:themeShade="80"/>
        </w:rPr>
        <w:t>fully-justified</w:t>
      </w:r>
      <w:proofErr w:type="gramEnd"/>
      <w:r w:rsidRPr="00752B23">
        <w:rPr>
          <w:color w:val="074F6A" w:themeColor="accent4" w:themeShade="80"/>
        </w:rPr>
        <w:t>, and in an approved 12-point font: Aptos, Arial, Calibri, Courier New, Palatino</w:t>
      </w:r>
      <w:r w:rsidR="00600516" w:rsidRPr="00752B23">
        <w:rPr>
          <w:color w:val="074F6A" w:themeColor="accent4" w:themeShade="80"/>
        </w:rPr>
        <w:t xml:space="preserve"> Linotype</w:t>
      </w:r>
      <w:r w:rsidRPr="00752B23">
        <w:rPr>
          <w:color w:val="074F6A" w:themeColor="accent4" w:themeShade="80"/>
        </w:rPr>
        <w:t xml:space="preserve">, Tahoma, or Times New Roman. </w:t>
      </w:r>
    </w:p>
    <w:p w14:paraId="6DC9170F" w14:textId="77777777" w:rsidR="00804543" w:rsidRPr="004E3454" w:rsidRDefault="00804543" w:rsidP="00804543">
      <w:pPr>
        <w:spacing w:line="480" w:lineRule="auto"/>
        <w:sectPr w:rsidR="00804543" w:rsidRPr="004E3454" w:rsidSect="00804543">
          <w:pgSz w:w="12240" w:h="15840"/>
          <w:pgMar w:top="1440" w:right="1800" w:bottom="1440" w:left="1800" w:header="720" w:footer="720" w:gutter="0"/>
          <w:pgNumType w:fmt="lowerRoman"/>
          <w:cols w:space="720"/>
          <w:titlePg/>
          <w:docGrid w:linePitch="360"/>
        </w:sectPr>
      </w:pPr>
    </w:p>
    <w:p w14:paraId="56867C28" w14:textId="77777777" w:rsidR="00804543" w:rsidRPr="004E3454" w:rsidRDefault="00804543" w:rsidP="00E5370D">
      <w:pPr>
        <w:pStyle w:val="Heading2"/>
      </w:pPr>
      <w:bookmarkStart w:id="3" w:name="_Toc202879191"/>
      <w:r w:rsidRPr="004E3454">
        <w:lastRenderedPageBreak/>
        <w:t>Preface</w:t>
      </w:r>
      <w:bookmarkEnd w:id="3"/>
    </w:p>
    <w:p w14:paraId="0055DEFB" w14:textId="77777777" w:rsidR="00804543" w:rsidRPr="00752B23" w:rsidRDefault="00804543" w:rsidP="00804543">
      <w:pPr>
        <w:spacing w:line="480" w:lineRule="auto"/>
        <w:ind w:firstLine="720"/>
        <w:rPr>
          <w:color w:val="074F6A" w:themeColor="accent4" w:themeShade="80"/>
        </w:rPr>
      </w:pPr>
      <w:r w:rsidRPr="00752B23">
        <w:rPr>
          <w:color w:val="074F6A" w:themeColor="accent4" w:themeShade="80"/>
        </w:rPr>
        <w:t xml:space="preserve">This page is </w:t>
      </w:r>
      <w:r w:rsidRPr="00752B23">
        <w:rPr>
          <w:i/>
          <w:iCs/>
          <w:color w:val="074F6A" w:themeColor="accent4" w:themeShade="80"/>
        </w:rPr>
        <w:t>optional</w:t>
      </w:r>
      <w:r w:rsidRPr="00752B23">
        <w:rPr>
          <w:color w:val="074F6A" w:themeColor="accent4" w:themeShade="80"/>
        </w:rPr>
        <w:t xml:space="preserve">. In this space, write the text of your preface. This text should be double-spaced, left- or </w:t>
      </w:r>
      <w:proofErr w:type="gramStart"/>
      <w:r w:rsidRPr="00752B23">
        <w:rPr>
          <w:color w:val="074F6A" w:themeColor="accent4" w:themeShade="80"/>
        </w:rPr>
        <w:t>fully-justified</w:t>
      </w:r>
      <w:proofErr w:type="gramEnd"/>
      <w:r w:rsidRPr="00752B23">
        <w:rPr>
          <w:color w:val="074F6A" w:themeColor="accent4" w:themeShade="80"/>
        </w:rPr>
        <w:t>, and in one of the approved 12-point fonts: Aptos, Arial, Calibri, Courier New, Palatino</w:t>
      </w:r>
      <w:r w:rsidR="00600516" w:rsidRPr="00752B23">
        <w:rPr>
          <w:color w:val="074F6A" w:themeColor="accent4" w:themeShade="80"/>
        </w:rPr>
        <w:t xml:space="preserve"> Linotype</w:t>
      </w:r>
      <w:r w:rsidRPr="00752B23">
        <w:rPr>
          <w:color w:val="074F6A" w:themeColor="accent4" w:themeShade="80"/>
        </w:rPr>
        <w:t xml:space="preserve">, Tahoma, or Times New Roman. </w:t>
      </w:r>
    </w:p>
    <w:p w14:paraId="7957EB7E" w14:textId="77777777" w:rsidR="00804543" w:rsidRPr="004E3454" w:rsidRDefault="00804543" w:rsidP="00804543">
      <w:pPr>
        <w:spacing w:line="480" w:lineRule="auto"/>
        <w:ind w:firstLine="720"/>
        <w:sectPr w:rsidR="00804543" w:rsidRPr="004E3454" w:rsidSect="00804543">
          <w:pgSz w:w="12240" w:h="15840"/>
          <w:pgMar w:top="1440" w:right="1800" w:bottom="1440" w:left="1800" w:header="720" w:footer="720" w:gutter="0"/>
          <w:pgNumType w:fmt="lowerRoman"/>
          <w:cols w:space="720"/>
          <w:titlePg/>
          <w:docGrid w:linePitch="360"/>
        </w:sectPr>
      </w:pPr>
    </w:p>
    <w:p w14:paraId="3CF23657" w14:textId="77777777" w:rsidR="00804543" w:rsidRPr="004E3454" w:rsidRDefault="00804543" w:rsidP="00036B51">
      <w:pPr>
        <w:pStyle w:val="TableofContentsHeading"/>
      </w:pPr>
      <w:r w:rsidRPr="004E3454">
        <w:lastRenderedPageBreak/>
        <w:t>Table of Contents</w:t>
      </w:r>
    </w:p>
    <w:p w14:paraId="331B6952" w14:textId="77777777" w:rsidR="00ED4CA1" w:rsidRDefault="00036B51">
      <w:pPr>
        <w:pStyle w:val="TOC1"/>
        <w:tabs>
          <w:tab w:val="right" w:leader="dot" w:pos="8630"/>
        </w:tabs>
        <w:rPr>
          <w:rFonts w:asciiTheme="minorHAnsi" w:eastAsiaTheme="minorEastAsia" w:hAnsiTheme="minorHAnsi" w:cstheme="minorBidi"/>
          <w:bCs w:val="0"/>
          <w:noProof/>
          <w:kern w:val="2"/>
          <w14:ligatures w14:val="standardContextual"/>
        </w:rPr>
      </w:pPr>
      <w:r w:rsidRPr="004E3454">
        <w:rPr>
          <w:bCs w:val="0"/>
          <w:color w:val="000000" w:themeColor="text1"/>
        </w:rPr>
        <w:fldChar w:fldCharType="begin"/>
      </w:r>
      <w:r w:rsidRPr="004E3454">
        <w:rPr>
          <w:color w:val="000000" w:themeColor="text1"/>
        </w:rPr>
        <w:instrText xml:space="preserve"> TOC \h \z \t "Heading 2,1,Heading 3,2" </w:instrText>
      </w:r>
      <w:r w:rsidRPr="004E3454">
        <w:rPr>
          <w:bCs w:val="0"/>
          <w:color w:val="000000" w:themeColor="text1"/>
        </w:rPr>
        <w:fldChar w:fldCharType="separate"/>
      </w:r>
      <w:hyperlink w:anchor="_Toc202879188" w:history="1">
        <w:r w:rsidR="00ED4CA1" w:rsidRPr="008972A9">
          <w:rPr>
            <w:rStyle w:val="Hyperlink"/>
            <w:noProof/>
          </w:rPr>
          <w:t>Dedication</w:t>
        </w:r>
        <w:r w:rsidR="00ED4CA1">
          <w:rPr>
            <w:noProof/>
            <w:webHidden/>
          </w:rPr>
          <w:tab/>
        </w:r>
        <w:r w:rsidR="00ED4CA1">
          <w:rPr>
            <w:noProof/>
            <w:webHidden/>
          </w:rPr>
          <w:fldChar w:fldCharType="begin"/>
        </w:r>
        <w:r w:rsidR="00ED4CA1">
          <w:rPr>
            <w:noProof/>
            <w:webHidden/>
          </w:rPr>
          <w:instrText xml:space="preserve"> PAGEREF _Toc202879188 \h </w:instrText>
        </w:r>
        <w:r w:rsidR="00ED4CA1">
          <w:rPr>
            <w:noProof/>
            <w:webHidden/>
          </w:rPr>
        </w:r>
        <w:r w:rsidR="00ED4CA1">
          <w:rPr>
            <w:noProof/>
            <w:webHidden/>
          </w:rPr>
          <w:fldChar w:fldCharType="separate"/>
        </w:r>
        <w:r w:rsidR="00ED4CA1">
          <w:rPr>
            <w:noProof/>
            <w:webHidden/>
          </w:rPr>
          <w:t>iii</w:t>
        </w:r>
        <w:r w:rsidR="00ED4CA1">
          <w:rPr>
            <w:noProof/>
            <w:webHidden/>
          </w:rPr>
          <w:fldChar w:fldCharType="end"/>
        </w:r>
      </w:hyperlink>
    </w:p>
    <w:p w14:paraId="3DA42DBB"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89" w:history="1">
        <w:r w:rsidRPr="008972A9">
          <w:rPr>
            <w:rStyle w:val="Hyperlink"/>
            <w:noProof/>
          </w:rPr>
          <w:t>Acknowledgements</w:t>
        </w:r>
        <w:r>
          <w:rPr>
            <w:noProof/>
            <w:webHidden/>
          </w:rPr>
          <w:tab/>
        </w:r>
        <w:r>
          <w:rPr>
            <w:noProof/>
            <w:webHidden/>
          </w:rPr>
          <w:fldChar w:fldCharType="begin"/>
        </w:r>
        <w:r>
          <w:rPr>
            <w:noProof/>
            <w:webHidden/>
          </w:rPr>
          <w:instrText xml:space="preserve"> PAGEREF _Toc202879189 \h </w:instrText>
        </w:r>
        <w:r>
          <w:rPr>
            <w:noProof/>
            <w:webHidden/>
          </w:rPr>
        </w:r>
        <w:r>
          <w:rPr>
            <w:noProof/>
            <w:webHidden/>
          </w:rPr>
          <w:fldChar w:fldCharType="separate"/>
        </w:r>
        <w:r>
          <w:rPr>
            <w:noProof/>
            <w:webHidden/>
          </w:rPr>
          <w:t>iv</w:t>
        </w:r>
        <w:r>
          <w:rPr>
            <w:noProof/>
            <w:webHidden/>
          </w:rPr>
          <w:fldChar w:fldCharType="end"/>
        </w:r>
      </w:hyperlink>
    </w:p>
    <w:p w14:paraId="5E7B2896"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0" w:history="1">
        <w:r w:rsidRPr="008972A9">
          <w:rPr>
            <w:rStyle w:val="Hyperlink"/>
            <w:noProof/>
          </w:rPr>
          <w:t>Abstract</w:t>
        </w:r>
        <w:r>
          <w:rPr>
            <w:noProof/>
            <w:webHidden/>
          </w:rPr>
          <w:tab/>
        </w:r>
        <w:r>
          <w:rPr>
            <w:noProof/>
            <w:webHidden/>
          </w:rPr>
          <w:fldChar w:fldCharType="begin"/>
        </w:r>
        <w:r>
          <w:rPr>
            <w:noProof/>
            <w:webHidden/>
          </w:rPr>
          <w:instrText xml:space="preserve"> PAGEREF _Toc202879190 \h </w:instrText>
        </w:r>
        <w:r>
          <w:rPr>
            <w:noProof/>
            <w:webHidden/>
          </w:rPr>
        </w:r>
        <w:r>
          <w:rPr>
            <w:noProof/>
            <w:webHidden/>
          </w:rPr>
          <w:fldChar w:fldCharType="separate"/>
        </w:r>
        <w:r>
          <w:rPr>
            <w:noProof/>
            <w:webHidden/>
          </w:rPr>
          <w:t>v</w:t>
        </w:r>
        <w:r>
          <w:rPr>
            <w:noProof/>
            <w:webHidden/>
          </w:rPr>
          <w:fldChar w:fldCharType="end"/>
        </w:r>
      </w:hyperlink>
    </w:p>
    <w:p w14:paraId="35D0F189"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1" w:history="1">
        <w:r w:rsidRPr="008972A9">
          <w:rPr>
            <w:rStyle w:val="Hyperlink"/>
            <w:noProof/>
          </w:rPr>
          <w:t>Preface</w:t>
        </w:r>
        <w:r>
          <w:rPr>
            <w:noProof/>
            <w:webHidden/>
          </w:rPr>
          <w:tab/>
        </w:r>
        <w:r>
          <w:rPr>
            <w:noProof/>
            <w:webHidden/>
          </w:rPr>
          <w:fldChar w:fldCharType="begin"/>
        </w:r>
        <w:r>
          <w:rPr>
            <w:noProof/>
            <w:webHidden/>
          </w:rPr>
          <w:instrText xml:space="preserve"> PAGEREF _Toc202879191 \h </w:instrText>
        </w:r>
        <w:r>
          <w:rPr>
            <w:noProof/>
            <w:webHidden/>
          </w:rPr>
        </w:r>
        <w:r>
          <w:rPr>
            <w:noProof/>
            <w:webHidden/>
          </w:rPr>
          <w:fldChar w:fldCharType="separate"/>
        </w:r>
        <w:r>
          <w:rPr>
            <w:noProof/>
            <w:webHidden/>
          </w:rPr>
          <w:t>vi</w:t>
        </w:r>
        <w:r>
          <w:rPr>
            <w:noProof/>
            <w:webHidden/>
          </w:rPr>
          <w:fldChar w:fldCharType="end"/>
        </w:r>
      </w:hyperlink>
    </w:p>
    <w:p w14:paraId="2BCEF5F4"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2" w:history="1">
        <w:r w:rsidRPr="008972A9">
          <w:rPr>
            <w:rStyle w:val="Hyperlink"/>
            <w:noProof/>
          </w:rPr>
          <w:t>List of Tables</w:t>
        </w:r>
        <w:r>
          <w:rPr>
            <w:noProof/>
            <w:webHidden/>
          </w:rPr>
          <w:tab/>
        </w:r>
        <w:r>
          <w:rPr>
            <w:noProof/>
            <w:webHidden/>
          </w:rPr>
          <w:fldChar w:fldCharType="begin"/>
        </w:r>
        <w:r>
          <w:rPr>
            <w:noProof/>
            <w:webHidden/>
          </w:rPr>
          <w:instrText xml:space="preserve"> PAGEREF _Toc202879192 \h </w:instrText>
        </w:r>
        <w:r>
          <w:rPr>
            <w:noProof/>
            <w:webHidden/>
          </w:rPr>
        </w:r>
        <w:r>
          <w:rPr>
            <w:noProof/>
            <w:webHidden/>
          </w:rPr>
          <w:fldChar w:fldCharType="separate"/>
        </w:r>
        <w:r>
          <w:rPr>
            <w:noProof/>
            <w:webHidden/>
          </w:rPr>
          <w:t>ix</w:t>
        </w:r>
        <w:r>
          <w:rPr>
            <w:noProof/>
            <w:webHidden/>
          </w:rPr>
          <w:fldChar w:fldCharType="end"/>
        </w:r>
      </w:hyperlink>
    </w:p>
    <w:p w14:paraId="3DBE5BAC"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3" w:history="1">
        <w:r w:rsidRPr="008972A9">
          <w:rPr>
            <w:rStyle w:val="Hyperlink"/>
            <w:noProof/>
          </w:rPr>
          <w:t>List of Figures</w:t>
        </w:r>
        <w:r>
          <w:rPr>
            <w:noProof/>
            <w:webHidden/>
          </w:rPr>
          <w:tab/>
        </w:r>
        <w:r>
          <w:rPr>
            <w:noProof/>
            <w:webHidden/>
          </w:rPr>
          <w:fldChar w:fldCharType="begin"/>
        </w:r>
        <w:r>
          <w:rPr>
            <w:noProof/>
            <w:webHidden/>
          </w:rPr>
          <w:instrText xml:space="preserve"> PAGEREF _Toc202879193 \h </w:instrText>
        </w:r>
        <w:r>
          <w:rPr>
            <w:noProof/>
            <w:webHidden/>
          </w:rPr>
        </w:r>
        <w:r>
          <w:rPr>
            <w:noProof/>
            <w:webHidden/>
          </w:rPr>
          <w:fldChar w:fldCharType="separate"/>
        </w:r>
        <w:r>
          <w:rPr>
            <w:noProof/>
            <w:webHidden/>
          </w:rPr>
          <w:t>x</w:t>
        </w:r>
        <w:r>
          <w:rPr>
            <w:noProof/>
            <w:webHidden/>
          </w:rPr>
          <w:fldChar w:fldCharType="end"/>
        </w:r>
      </w:hyperlink>
    </w:p>
    <w:p w14:paraId="4ACF9AA5"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4" w:history="1">
        <w:r w:rsidRPr="008972A9">
          <w:rPr>
            <w:rStyle w:val="Hyperlink"/>
            <w:noProof/>
          </w:rPr>
          <w:t>List of Symbols</w:t>
        </w:r>
        <w:r>
          <w:rPr>
            <w:noProof/>
            <w:webHidden/>
          </w:rPr>
          <w:tab/>
        </w:r>
        <w:r>
          <w:rPr>
            <w:noProof/>
            <w:webHidden/>
          </w:rPr>
          <w:fldChar w:fldCharType="begin"/>
        </w:r>
        <w:r>
          <w:rPr>
            <w:noProof/>
            <w:webHidden/>
          </w:rPr>
          <w:instrText xml:space="preserve"> PAGEREF _Toc202879194 \h </w:instrText>
        </w:r>
        <w:r>
          <w:rPr>
            <w:noProof/>
            <w:webHidden/>
          </w:rPr>
        </w:r>
        <w:r>
          <w:rPr>
            <w:noProof/>
            <w:webHidden/>
          </w:rPr>
          <w:fldChar w:fldCharType="separate"/>
        </w:r>
        <w:r>
          <w:rPr>
            <w:noProof/>
            <w:webHidden/>
          </w:rPr>
          <w:t>xi</w:t>
        </w:r>
        <w:r>
          <w:rPr>
            <w:noProof/>
            <w:webHidden/>
          </w:rPr>
          <w:fldChar w:fldCharType="end"/>
        </w:r>
      </w:hyperlink>
    </w:p>
    <w:p w14:paraId="196C7885"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5" w:history="1">
        <w:r w:rsidRPr="008972A9">
          <w:rPr>
            <w:rStyle w:val="Hyperlink"/>
            <w:noProof/>
          </w:rPr>
          <w:t>List of Abbreviations</w:t>
        </w:r>
        <w:r>
          <w:rPr>
            <w:noProof/>
            <w:webHidden/>
          </w:rPr>
          <w:tab/>
        </w:r>
        <w:r>
          <w:rPr>
            <w:noProof/>
            <w:webHidden/>
          </w:rPr>
          <w:fldChar w:fldCharType="begin"/>
        </w:r>
        <w:r>
          <w:rPr>
            <w:noProof/>
            <w:webHidden/>
          </w:rPr>
          <w:instrText xml:space="preserve"> PAGEREF _Toc202879195 \h </w:instrText>
        </w:r>
        <w:r>
          <w:rPr>
            <w:noProof/>
            <w:webHidden/>
          </w:rPr>
        </w:r>
        <w:r>
          <w:rPr>
            <w:noProof/>
            <w:webHidden/>
          </w:rPr>
          <w:fldChar w:fldCharType="separate"/>
        </w:r>
        <w:r>
          <w:rPr>
            <w:noProof/>
            <w:webHidden/>
          </w:rPr>
          <w:t>xii</w:t>
        </w:r>
        <w:r>
          <w:rPr>
            <w:noProof/>
            <w:webHidden/>
          </w:rPr>
          <w:fldChar w:fldCharType="end"/>
        </w:r>
      </w:hyperlink>
    </w:p>
    <w:p w14:paraId="71585237"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6" w:history="1">
        <w:r w:rsidRPr="008972A9">
          <w:rPr>
            <w:rStyle w:val="Hyperlink"/>
            <w:noProof/>
          </w:rPr>
          <w:t>Chapter 1: Introduction</w:t>
        </w:r>
        <w:r>
          <w:rPr>
            <w:noProof/>
            <w:webHidden/>
          </w:rPr>
          <w:tab/>
        </w:r>
        <w:r>
          <w:rPr>
            <w:noProof/>
            <w:webHidden/>
          </w:rPr>
          <w:fldChar w:fldCharType="begin"/>
        </w:r>
        <w:r>
          <w:rPr>
            <w:noProof/>
            <w:webHidden/>
          </w:rPr>
          <w:instrText xml:space="preserve"> PAGEREF _Toc202879196 \h </w:instrText>
        </w:r>
        <w:r>
          <w:rPr>
            <w:noProof/>
            <w:webHidden/>
          </w:rPr>
        </w:r>
        <w:r>
          <w:rPr>
            <w:noProof/>
            <w:webHidden/>
          </w:rPr>
          <w:fldChar w:fldCharType="separate"/>
        </w:r>
        <w:r>
          <w:rPr>
            <w:noProof/>
            <w:webHidden/>
          </w:rPr>
          <w:t>1</w:t>
        </w:r>
        <w:r>
          <w:rPr>
            <w:noProof/>
            <w:webHidden/>
          </w:rPr>
          <w:fldChar w:fldCharType="end"/>
        </w:r>
      </w:hyperlink>
    </w:p>
    <w:p w14:paraId="64570841"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197" w:history="1">
        <w:r w:rsidRPr="008972A9">
          <w:rPr>
            <w:rStyle w:val="Hyperlink"/>
            <w:noProof/>
          </w:rPr>
          <w:t>1.1 Subsection Example</w:t>
        </w:r>
        <w:r>
          <w:rPr>
            <w:noProof/>
            <w:webHidden/>
          </w:rPr>
          <w:tab/>
        </w:r>
        <w:r>
          <w:rPr>
            <w:noProof/>
            <w:webHidden/>
          </w:rPr>
          <w:fldChar w:fldCharType="begin"/>
        </w:r>
        <w:r>
          <w:rPr>
            <w:noProof/>
            <w:webHidden/>
          </w:rPr>
          <w:instrText xml:space="preserve"> PAGEREF _Toc202879197 \h </w:instrText>
        </w:r>
        <w:r>
          <w:rPr>
            <w:noProof/>
            <w:webHidden/>
          </w:rPr>
        </w:r>
        <w:r>
          <w:rPr>
            <w:noProof/>
            <w:webHidden/>
          </w:rPr>
          <w:fldChar w:fldCharType="separate"/>
        </w:r>
        <w:r>
          <w:rPr>
            <w:noProof/>
            <w:webHidden/>
          </w:rPr>
          <w:t>1</w:t>
        </w:r>
        <w:r>
          <w:rPr>
            <w:noProof/>
            <w:webHidden/>
          </w:rPr>
          <w:fldChar w:fldCharType="end"/>
        </w:r>
      </w:hyperlink>
    </w:p>
    <w:p w14:paraId="79E4A49D"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198" w:history="1">
        <w:r w:rsidRPr="008972A9">
          <w:rPr>
            <w:rStyle w:val="Hyperlink"/>
            <w:noProof/>
          </w:rPr>
          <w:t>1.2 A Second Example of a Subheading</w:t>
        </w:r>
        <w:r>
          <w:rPr>
            <w:noProof/>
            <w:webHidden/>
          </w:rPr>
          <w:tab/>
        </w:r>
        <w:r>
          <w:rPr>
            <w:noProof/>
            <w:webHidden/>
          </w:rPr>
          <w:fldChar w:fldCharType="begin"/>
        </w:r>
        <w:r>
          <w:rPr>
            <w:noProof/>
            <w:webHidden/>
          </w:rPr>
          <w:instrText xml:space="preserve"> PAGEREF _Toc202879198 \h </w:instrText>
        </w:r>
        <w:r>
          <w:rPr>
            <w:noProof/>
            <w:webHidden/>
          </w:rPr>
        </w:r>
        <w:r>
          <w:rPr>
            <w:noProof/>
            <w:webHidden/>
          </w:rPr>
          <w:fldChar w:fldCharType="separate"/>
        </w:r>
        <w:r>
          <w:rPr>
            <w:noProof/>
            <w:webHidden/>
          </w:rPr>
          <w:t>1</w:t>
        </w:r>
        <w:r>
          <w:rPr>
            <w:noProof/>
            <w:webHidden/>
          </w:rPr>
          <w:fldChar w:fldCharType="end"/>
        </w:r>
      </w:hyperlink>
    </w:p>
    <w:p w14:paraId="538C16AA"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199" w:history="1">
        <w:r w:rsidRPr="008972A9">
          <w:rPr>
            <w:rStyle w:val="Hyperlink"/>
            <w:noProof/>
          </w:rPr>
          <w:t>Chapter 2: Review of Literature</w:t>
        </w:r>
        <w:r>
          <w:rPr>
            <w:noProof/>
            <w:webHidden/>
          </w:rPr>
          <w:tab/>
        </w:r>
        <w:r>
          <w:rPr>
            <w:noProof/>
            <w:webHidden/>
          </w:rPr>
          <w:fldChar w:fldCharType="begin"/>
        </w:r>
        <w:r>
          <w:rPr>
            <w:noProof/>
            <w:webHidden/>
          </w:rPr>
          <w:instrText xml:space="preserve"> PAGEREF _Toc202879199 \h </w:instrText>
        </w:r>
        <w:r>
          <w:rPr>
            <w:noProof/>
            <w:webHidden/>
          </w:rPr>
        </w:r>
        <w:r>
          <w:rPr>
            <w:noProof/>
            <w:webHidden/>
          </w:rPr>
          <w:fldChar w:fldCharType="separate"/>
        </w:r>
        <w:r>
          <w:rPr>
            <w:noProof/>
            <w:webHidden/>
          </w:rPr>
          <w:t>4</w:t>
        </w:r>
        <w:r>
          <w:rPr>
            <w:noProof/>
            <w:webHidden/>
          </w:rPr>
          <w:fldChar w:fldCharType="end"/>
        </w:r>
      </w:hyperlink>
    </w:p>
    <w:p w14:paraId="404E6CDF"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200" w:history="1">
        <w:r w:rsidRPr="008972A9">
          <w:rPr>
            <w:rStyle w:val="Hyperlink"/>
            <w:noProof/>
          </w:rPr>
          <w:t>2.1 Another subheading in a chapter</w:t>
        </w:r>
        <w:r>
          <w:rPr>
            <w:noProof/>
            <w:webHidden/>
          </w:rPr>
          <w:tab/>
        </w:r>
        <w:r>
          <w:rPr>
            <w:noProof/>
            <w:webHidden/>
          </w:rPr>
          <w:fldChar w:fldCharType="begin"/>
        </w:r>
        <w:r>
          <w:rPr>
            <w:noProof/>
            <w:webHidden/>
          </w:rPr>
          <w:instrText xml:space="preserve"> PAGEREF _Toc202879200 \h </w:instrText>
        </w:r>
        <w:r>
          <w:rPr>
            <w:noProof/>
            <w:webHidden/>
          </w:rPr>
        </w:r>
        <w:r>
          <w:rPr>
            <w:noProof/>
            <w:webHidden/>
          </w:rPr>
          <w:fldChar w:fldCharType="separate"/>
        </w:r>
        <w:r>
          <w:rPr>
            <w:noProof/>
            <w:webHidden/>
          </w:rPr>
          <w:t>4</w:t>
        </w:r>
        <w:r>
          <w:rPr>
            <w:noProof/>
            <w:webHidden/>
          </w:rPr>
          <w:fldChar w:fldCharType="end"/>
        </w:r>
      </w:hyperlink>
    </w:p>
    <w:p w14:paraId="1BB37D2F"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201" w:history="1">
        <w:r w:rsidRPr="008972A9">
          <w:rPr>
            <w:rStyle w:val="Hyperlink"/>
            <w:noProof/>
          </w:rPr>
          <w:t>2.2 Subheading in second chapter</w:t>
        </w:r>
        <w:r>
          <w:rPr>
            <w:noProof/>
            <w:webHidden/>
          </w:rPr>
          <w:tab/>
        </w:r>
        <w:r>
          <w:rPr>
            <w:noProof/>
            <w:webHidden/>
          </w:rPr>
          <w:fldChar w:fldCharType="begin"/>
        </w:r>
        <w:r>
          <w:rPr>
            <w:noProof/>
            <w:webHidden/>
          </w:rPr>
          <w:instrText xml:space="preserve"> PAGEREF _Toc202879201 \h </w:instrText>
        </w:r>
        <w:r>
          <w:rPr>
            <w:noProof/>
            <w:webHidden/>
          </w:rPr>
        </w:r>
        <w:r>
          <w:rPr>
            <w:noProof/>
            <w:webHidden/>
          </w:rPr>
          <w:fldChar w:fldCharType="separate"/>
        </w:r>
        <w:r>
          <w:rPr>
            <w:noProof/>
            <w:webHidden/>
          </w:rPr>
          <w:t>5</w:t>
        </w:r>
        <w:r>
          <w:rPr>
            <w:noProof/>
            <w:webHidden/>
          </w:rPr>
          <w:fldChar w:fldCharType="end"/>
        </w:r>
      </w:hyperlink>
    </w:p>
    <w:p w14:paraId="4FD62334"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202" w:history="1">
        <w:r w:rsidRPr="008972A9">
          <w:rPr>
            <w:rStyle w:val="Hyperlink"/>
            <w:noProof/>
          </w:rPr>
          <w:t>Chapter 3: Here is an Example of a Chapter with a Title that is Longer than One Line: The Table of Contents Will Automatically Format it Correctly for You</w:t>
        </w:r>
        <w:r>
          <w:rPr>
            <w:noProof/>
            <w:webHidden/>
          </w:rPr>
          <w:tab/>
        </w:r>
        <w:r>
          <w:rPr>
            <w:noProof/>
            <w:webHidden/>
          </w:rPr>
          <w:fldChar w:fldCharType="begin"/>
        </w:r>
        <w:r>
          <w:rPr>
            <w:noProof/>
            <w:webHidden/>
          </w:rPr>
          <w:instrText xml:space="preserve"> PAGEREF _Toc202879202 \h </w:instrText>
        </w:r>
        <w:r>
          <w:rPr>
            <w:noProof/>
            <w:webHidden/>
          </w:rPr>
        </w:r>
        <w:r>
          <w:rPr>
            <w:noProof/>
            <w:webHidden/>
          </w:rPr>
          <w:fldChar w:fldCharType="separate"/>
        </w:r>
        <w:r>
          <w:rPr>
            <w:noProof/>
            <w:webHidden/>
          </w:rPr>
          <w:t>7</w:t>
        </w:r>
        <w:r>
          <w:rPr>
            <w:noProof/>
            <w:webHidden/>
          </w:rPr>
          <w:fldChar w:fldCharType="end"/>
        </w:r>
      </w:hyperlink>
    </w:p>
    <w:p w14:paraId="65116565"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203" w:history="1">
        <w:r w:rsidRPr="008972A9">
          <w:rPr>
            <w:rStyle w:val="Hyperlink"/>
            <w:noProof/>
          </w:rPr>
          <w:t>3.1 Subheading in another chapter</w:t>
        </w:r>
        <w:r>
          <w:rPr>
            <w:noProof/>
            <w:webHidden/>
          </w:rPr>
          <w:tab/>
        </w:r>
        <w:r>
          <w:rPr>
            <w:noProof/>
            <w:webHidden/>
          </w:rPr>
          <w:fldChar w:fldCharType="begin"/>
        </w:r>
        <w:r>
          <w:rPr>
            <w:noProof/>
            <w:webHidden/>
          </w:rPr>
          <w:instrText xml:space="preserve"> PAGEREF _Toc202879203 \h </w:instrText>
        </w:r>
        <w:r>
          <w:rPr>
            <w:noProof/>
            <w:webHidden/>
          </w:rPr>
        </w:r>
        <w:r>
          <w:rPr>
            <w:noProof/>
            <w:webHidden/>
          </w:rPr>
          <w:fldChar w:fldCharType="separate"/>
        </w:r>
        <w:r>
          <w:rPr>
            <w:noProof/>
            <w:webHidden/>
          </w:rPr>
          <w:t>7</w:t>
        </w:r>
        <w:r>
          <w:rPr>
            <w:noProof/>
            <w:webHidden/>
          </w:rPr>
          <w:fldChar w:fldCharType="end"/>
        </w:r>
      </w:hyperlink>
    </w:p>
    <w:p w14:paraId="676BB5EC"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204" w:history="1">
        <w:r w:rsidRPr="008972A9">
          <w:rPr>
            <w:rStyle w:val="Hyperlink"/>
            <w:noProof/>
          </w:rPr>
          <w:t>3.2 Discussion of the topic</w:t>
        </w:r>
        <w:r>
          <w:rPr>
            <w:noProof/>
            <w:webHidden/>
          </w:rPr>
          <w:tab/>
        </w:r>
        <w:r>
          <w:rPr>
            <w:noProof/>
            <w:webHidden/>
          </w:rPr>
          <w:fldChar w:fldCharType="begin"/>
        </w:r>
        <w:r>
          <w:rPr>
            <w:noProof/>
            <w:webHidden/>
          </w:rPr>
          <w:instrText xml:space="preserve"> PAGEREF _Toc202879204 \h </w:instrText>
        </w:r>
        <w:r>
          <w:rPr>
            <w:noProof/>
            <w:webHidden/>
          </w:rPr>
        </w:r>
        <w:r>
          <w:rPr>
            <w:noProof/>
            <w:webHidden/>
          </w:rPr>
          <w:fldChar w:fldCharType="separate"/>
        </w:r>
        <w:r>
          <w:rPr>
            <w:noProof/>
            <w:webHidden/>
          </w:rPr>
          <w:t>8</w:t>
        </w:r>
        <w:r>
          <w:rPr>
            <w:noProof/>
            <w:webHidden/>
          </w:rPr>
          <w:fldChar w:fldCharType="end"/>
        </w:r>
      </w:hyperlink>
    </w:p>
    <w:p w14:paraId="2A2EFD98"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205" w:history="1">
        <w:r w:rsidRPr="008972A9">
          <w:rPr>
            <w:rStyle w:val="Hyperlink"/>
            <w:noProof/>
          </w:rPr>
          <w:t xml:space="preserve">Chapter 4: </w:t>
        </w:r>
        <w:r w:rsidRPr="008972A9">
          <w:rPr>
            <w:rStyle w:val="Hyperlink"/>
            <w:noProof/>
            <w:color w:val="233C43" w:themeColor="hyperlink" w:themeShade="80"/>
          </w:rPr>
          <w:t>Example of an Analysis Chapter</w:t>
        </w:r>
        <w:r>
          <w:rPr>
            <w:noProof/>
            <w:webHidden/>
          </w:rPr>
          <w:tab/>
        </w:r>
        <w:r>
          <w:rPr>
            <w:noProof/>
            <w:webHidden/>
          </w:rPr>
          <w:fldChar w:fldCharType="begin"/>
        </w:r>
        <w:r>
          <w:rPr>
            <w:noProof/>
            <w:webHidden/>
          </w:rPr>
          <w:instrText xml:space="preserve"> PAGEREF _Toc202879205 \h </w:instrText>
        </w:r>
        <w:r>
          <w:rPr>
            <w:noProof/>
            <w:webHidden/>
          </w:rPr>
        </w:r>
        <w:r>
          <w:rPr>
            <w:noProof/>
            <w:webHidden/>
          </w:rPr>
          <w:fldChar w:fldCharType="separate"/>
        </w:r>
        <w:r>
          <w:rPr>
            <w:noProof/>
            <w:webHidden/>
          </w:rPr>
          <w:t>9</w:t>
        </w:r>
        <w:r>
          <w:rPr>
            <w:noProof/>
            <w:webHidden/>
          </w:rPr>
          <w:fldChar w:fldCharType="end"/>
        </w:r>
      </w:hyperlink>
    </w:p>
    <w:p w14:paraId="67C38868"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206" w:history="1">
        <w:r w:rsidRPr="008972A9">
          <w:rPr>
            <w:rStyle w:val="Hyperlink"/>
            <w:noProof/>
            <w:color w:val="233C43" w:themeColor="hyperlink" w:themeShade="80"/>
          </w:rPr>
          <w:t>4.1 Abstract</w:t>
        </w:r>
        <w:r>
          <w:rPr>
            <w:noProof/>
            <w:webHidden/>
          </w:rPr>
          <w:tab/>
        </w:r>
        <w:r>
          <w:rPr>
            <w:noProof/>
            <w:webHidden/>
          </w:rPr>
          <w:fldChar w:fldCharType="begin"/>
        </w:r>
        <w:r>
          <w:rPr>
            <w:noProof/>
            <w:webHidden/>
          </w:rPr>
          <w:instrText xml:space="preserve"> PAGEREF _Toc202879206 \h </w:instrText>
        </w:r>
        <w:r>
          <w:rPr>
            <w:noProof/>
            <w:webHidden/>
          </w:rPr>
        </w:r>
        <w:r>
          <w:rPr>
            <w:noProof/>
            <w:webHidden/>
          </w:rPr>
          <w:fldChar w:fldCharType="separate"/>
        </w:r>
        <w:r>
          <w:rPr>
            <w:noProof/>
            <w:webHidden/>
          </w:rPr>
          <w:t>9</w:t>
        </w:r>
        <w:r>
          <w:rPr>
            <w:noProof/>
            <w:webHidden/>
          </w:rPr>
          <w:fldChar w:fldCharType="end"/>
        </w:r>
      </w:hyperlink>
    </w:p>
    <w:p w14:paraId="5354F5F7"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207" w:history="1">
        <w:r w:rsidRPr="008972A9">
          <w:rPr>
            <w:rStyle w:val="Hyperlink"/>
            <w:noProof/>
            <w:color w:val="233C43" w:themeColor="hyperlink" w:themeShade="80"/>
          </w:rPr>
          <w:t>4.2 Discussion and Analysis</w:t>
        </w:r>
        <w:r>
          <w:rPr>
            <w:noProof/>
            <w:webHidden/>
          </w:rPr>
          <w:tab/>
        </w:r>
        <w:r>
          <w:rPr>
            <w:noProof/>
            <w:webHidden/>
          </w:rPr>
          <w:fldChar w:fldCharType="begin"/>
        </w:r>
        <w:r>
          <w:rPr>
            <w:noProof/>
            <w:webHidden/>
          </w:rPr>
          <w:instrText xml:space="preserve"> PAGEREF _Toc202879207 \h </w:instrText>
        </w:r>
        <w:r>
          <w:rPr>
            <w:noProof/>
            <w:webHidden/>
          </w:rPr>
        </w:r>
        <w:r>
          <w:rPr>
            <w:noProof/>
            <w:webHidden/>
          </w:rPr>
          <w:fldChar w:fldCharType="separate"/>
        </w:r>
        <w:r>
          <w:rPr>
            <w:noProof/>
            <w:webHidden/>
          </w:rPr>
          <w:t>9</w:t>
        </w:r>
        <w:r>
          <w:rPr>
            <w:noProof/>
            <w:webHidden/>
          </w:rPr>
          <w:fldChar w:fldCharType="end"/>
        </w:r>
      </w:hyperlink>
    </w:p>
    <w:p w14:paraId="7D6CEC0E" w14:textId="77777777" w:rsidR="00ED4CA1" w:rsidRDefault="00ED4CA1">
      <w:pPr>
        <w:pStyle w:val="TOC2"/>
        <w:tabs>
          <w:tab w:val="right" w:leader="dot" w:pos="8630"/>
        </w:tabs>
        <w:rPr>
          <w:rFonts w:asciiTheme="minorHAnsi" w:eastAsiaTheme="minorEastAsia" w:hAnsiTheme="minorHAnsi" w:cstheme="minorBidi"/>
          <w:noProof/>
          <w:color w:val="auto"/>
          <w:szCs w:val="24"/>
        </w:rPr>
      </w:pPr>
      <w:hyperlink w:anchor="_Toc202879208" w:history="1">
        <w:r w:rsidRPr="008972A9">
          <w:rPr>
            <w:rStyle w:val="Hyperlink"/>
            <w:noProof/>
            <w:color w:val="233C43" w:themeColor="hyperlink" w:themeShade="80"/>
          </w:rPr>
          <w:t>4.3 Conclusion</w:t>
        </w:r>
        <w:r>
          <w:rPr>
            <w:noProof/>
            <w:webHidden/>
          </w:rPr>
          <w:tab/>
        </w:r>
        <w:r>
          <w:rPr>
            <w:noProof/>
            <w:webHidden/>
          </w:rPr>
          <w:fldChar w:fldCharType="begin"/>
        </w:r>
        <w:r>
          <w:rPr>
            <w:noProof/>
            <w:webHidden/>
          </w:rPr>
          <w:instrText xml:space="preserve"> PAGEREF _Toc202879208 \h </w:instrText>
        </w:r>
        <w:r>
          <w:rPr>
            <w:noProof/>
            <w:webHidden/>
          </w:rPr>
        </w:r>
        <w:r>
          <w:rPr>
            <w:noProof/>
            <w:webHidden/>
          </w:rPr>
          <w:fldChar w:fldCharType="separate"/>
        </w:r>
        <w:r>
          <w:rPr>
            <w:noProof/>
            <w:webHidden/>
          </w:rPr>
          <w:t>10</w:t>
        </w:r>
        <w:r>
          <w:rPr>
            <w:noProof/>
            <w:webHidden/>
          </w:rPr>
          <w:fldChar w:fldCharType="end"/>
        </w:r>
      </w:hyperlink>
    </w:p>
    <w:p w14:paraId="56A8C16E"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209" w:history="1">
        <w:r w:rsidRPr="008972A9">
          <w:rPr>
            <w:rStyle w:val="Hyperlink"/>
            <w:noProof/>
          </w:rPr>
          <w:t xml:space="preserve">Chapter 5: </w:t>
        </w:r>
        <w:r w:rsidRPr="008972A9">
          <w:rPr>
            <w:rStyle w:val="Hyperlink"/>
            <w:noProof/>
            <w:color w:val="233C43" w:themeColor="hyperlink" w:themeShade="80"/>
          </w:rPr>
          <w:t>Conclusion</w:t>
        </w:r>
        <w:r>
          <w:rPr>
            <w:noProof/>
            <w:webHidden/>
          </w:rPr>
          <w:tab/>
        </w:r>
        <w:r>
          <w:rPr>
            <w:noProof/>
            <w:webHidden/>
          </w:rPr>
          <w:fldChar w:fldCharType="begin"/>
        </w:r>
        <w:r>
          <w:rPr>
            <w:noProof/>
            <w:webHidden/>
          </w:rPr>
          <w:instrText xml:space="preserve"> PAGEREF _Toc202879209 \h </w:instrText>
        </w:r>
        <w:r>
          <w:rPr>
            <w:noProof/>
            <w:webHidden/>
          </w:rPr>
        </w:r>
        <w:r>
          <w:rPr>
            <w:noProof/>
            <w:webHidden/>
          </w:rPr>
          <w:fldChar w:fldCharType="separate"/>
        </w:r>
        <w:r>
          <w:rPr>
            <w:noProof/>
            <w:webHidden/>
          </w:rPr>
          <w:t>11</w:t>
        </w:r>
        <w:r>
          <w:rPr>
            <w:noProof/>
            <w:webHidden/>
          </w:rPr>
          <w:fldChar w:fldCharType="end"/>
        </w:r>
      </w:hyperlink>
    </w:p>
    <w:p w14:paraId="23118BFA"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210" w:history="1">
        <w:r w:rsidRPr="008972A9">
          <w:rPr>
            <w:rStyle w:val="Hyperlink"/>
            <w:noProof/>
          </w:rPr>
          <w:t>Choose Title For References Section</w:t>
        </w:r>
        <w:r>
          <w:rPr>
            <w:noProof/>
            <w:webHidden/>
          </w:rPr>
          <w:tab/>
        </w:r>
        <w:r>
          <w:rPr>
            <w:noProof/>
            <w:webHidden/>
          </w:rPr>
          <w:fldChar w:fldCharType="begin"/>
        </w:r>
        <w:r>
          <w:rPr>
            <w:noProof/>
            <w:webHidden/>
          </w:rPr>
          <w:instrText xml:space="preserve"> PAGEREF _Toc202879210 \h </w:instrText>
        </w:r>
        <w:r>
          <w:rPr>
            <w:noProof/>
            <w:webHidden/>
          </w:rPr>
        </w:r>
        <w:r>
          <w:rPr>
            <w:noProof/>
            <w:webHidden/>
          </w:rPr>
          <w:fldChar w:fldCharType="separate"/>
        </w:r>
        <w:r>
          <w:rPr>
            <w:noProof/>
            <w:webHidden/>
          </w:rPr>
          <w:t>13</w:t>
        </w:r>
        <w:r>
          <w:rPr>
            <w:noProof/>
            <w:webHidden/>
          </w:rPr>
          <w:fldChar w:fldCharType="end"/>
        </w:r>
      </w:hyperlink>
    </w:p>
    <w:p w14:paraId="7333C8B0"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211" w:history="1">
        <w:r w:rsidRPr="008972A9">
          <w:rPr>
            <w:rStyle w:val="Hyperlink"/>
            <w:noProof/>
          </w:rPr>
          <w:t>Appendix A: Focus Group Questions</w:t>
        </w:r>
        <w:r>
          <w:rPr>
            <w:noProof/>
            <w:webHidden/>
          </w:rPr>
          <w:tab/>
        </w:r>
        <w:r>
          <w:rPr>
            <w:noProof/>
            <w:webHidden/>
          </w:rPr>
          <w:fldChar w:fldCharType="begin"/>
        </w:r>
        <w:r>
          <w:rPr>
            <w:noProof/>
            <w:webHidden/>
          </w:rPr>
          <w:instrText xml:space="preserve"> PAGEREF _Toc202879211 \h </w:instrText>
        </w:r>
        <w:r>
          <w:rPr>
            <w:noProof/>
            <w:webHidden/>
          </w:rPr>
        </w:r>
        <w:r>
          <w:rPr>
            <w:noProof/>
            <w:webHidden/>
          </w:rPr>
          <w:fldChar w:fldCharType="separate"/>
        </w:r>
        <w:r>
          <w:rPr>
            <w:noProof/>
            <w:webHidden/>
          </w:rPr>
          <w:t>15</w:t>
        </w:r>
        <w:r>
          <w:rPr>
            <w:noProof/>
            <w:webHidden/>
          </w:rPr>
          <w:fldChar w:fldCharType="end"/>
        </w:r>
      </w:hyperlink>
    </w:p>
    <w:p w14:paraId="24A70418" w14:textId="77777777" w:rsidR="00ED4CA1" w:rsidRDefault="00ED4CA1">
      <w:pPr>
        <w:pStyle w:val="TOC1"/>
        <w:tabs>
          <w:tab w:val="right" w:leader="dot" w:pos="8630"/>
        </w:tabs>
        <w:rPr>
          <w:rFonts w:asciiTheme="minorHAnsi" w:eastAsiaTheme="minorEastAsia" w:hAnsiTheme="minorHAnsi" w:cstheme="minorBidi"/>
          <w:bCs w:val="0"/>
          <w:noProof/>
          <w:kern w:val="2"/>
          <w14:ligatures w14:val="standardContextual"/>
        </w:rPr>
      </w:pPr>
      <w:hyperlink w:anchor="_Toc202879212" w:history="1">
        <w:r w:rsidRPr="008972A9">
          <w:rPr>
            <w:rStyle w:val="Hyperlink"/>
            <w:noProof/>
          </w:rPr>
          <w:t>Appendix B: Permission to Reprint</w:t>
        </w:r>
        <w:r>
          <w:rPr>
            <w:noProof/>
            <w:webHidden/>
          </w:rPr>
          <w:tab/>
        </w:r>
        <w:r>
          <w:rPr>
            <w:noProof/>
            <w:webHidden/>
          </w:rPr>
          <w:fldChar w:fldCharType="begin"/>
        </w:r>
        <w:r>
          <w:rPr>
            <w:noProof/>
            <w:webHidden/>
          </w:rPr>
          <w:instrText xml:space="preserve"> PAGEREF _Toc202879212 \h </w:instrText>
        </w:r>
        <w:r>
          <w:rPr>
            <w:noProof/>
            <w:webHidden/>
          </w:rPr>
        </w:r>
        <w:r>
          <w:rPr>
            <w:noProof/>
            <w:webHidden/>
          </w:rPr>
          <w:fldChar w:fldCharType="separate"/>
        </w:r>
        <w:r>
          <w:rPr>
            <w:noProof/>
            <w:webHidden/>
          </w:rPr>
          <w:t>16</w:t>
        </w:r>
        <w:r>
          <w:rPr>
            <w:noProof/>
            <w:webHidden/>
          </w:rPr>
          <w:fldChar w:fldCharType="end"/>
        </w:r>
      </w:hyperlink>
    </w:p>
    <w:p w14:paraId="3654E5CF" w14:textId="77777777" w:rsidR="00804543" w:rsidRPr="004E3454" w:rsidRDefault="00036B51" w:rsidP="00804543">
      <w:r w:rsidRPr="004E3454">
        <w:rPr>
          <w:rFonts w:cs="Times New Roman"/>
          <w:kern w:val="0"/>
          <w:szCs w:val="24"/>
          <w14:ligatures w14:val="none"/>
        </w:rPr>
        <w:fldChar w:fldCharType="end"/>
      </w:r>
    </w:p>
    <w:p w14:paraId="72010EE9" w14:textId="77777777" w:rsidR="008F7083" w:rsidRPr="004E3454" w:rsidRDefault="008F7083" w:rsidP="00804543"/>
    <w:p w14:paraId="2DA6033F" w14:textId="77777777" w:rsidR="008F7083" w:rsidRPr="004E3454" w:rsidRDefault="008F7083" w:rsidP="00804543">
      <w:pPr>
        <w:sectPr w:rsidR="008F7083" w:rsidRPr="004E3454" w:rsidSect="00804543">
          <w:pgSz w:w="12240" w:h="15840"/>
          <w:pgMar w:top="1440" w:right="1800" w:bottom="1440" w:left="1800" w:header="720" w:footer="720" w:gutter="0"/>
          <w:pgNumType w:fmt="lowerRoman"/>
          <w:cols w:space="720"/>
          <w:titlePg/>
          <w:docGrid w:linePitch="360"/>
        </w:sectPr>
      </w:pPr>
    </w:p>
    <w:p w14:paraId="54D75270" w14:textId="77777777" w:rsidR="008F7083" w:rsidRPr="004E3454" w:rsidRDefault="008F7083" w:rsidP="00E5370D">
      <w:pPr>
        <w:pStyle w:val="Heading2"/>
      </w:pPr>
      <w:bookmarkStart w:id="4" w:name="_Toc202879192"/>
      <w:r w:rsidRPr="004E3454">
        <w:lastRenderedPageBreak/>
        <w:t>List of Tables</w:t>
      </w:r>
      <w:bookmarkEnd w:id="4"/>
    </w:p>
    <w:p w14:paraId="6382889F" w14:textId="77777777" w:rsidR="00DC759A" w:rsidRPr="004E3454" w:rsidRDefault="00DC759A">
      <w:pPr>
        <w:pStyle w:val="TOC1"/>
        <w:tabs>
          <w:tab w:val="right" w:leader="dot" w:pos="8630"/>
        </w:tabs>
        <w:rPr>
          <w:rFonts w:asciiTheme="minorHAnsi" w:eastAsiaTheme="minorEastAsia" w:hAnsiTheme="minorHAnsi" w:cstheme="minorBidi"/>
          <w:noProof/>
          <w:color w:val="000000" w:themeColor="text1"/>
          <w:kern w:val="2"/>
          <w14:ligatures w14:val="standardContextual"/>
        </w:rPr>
      </w:pPr>
      <w:r w:rsidRPr="004E3454">
        <w:rPr>
          <w:bCs w:val="0"/>
          <w:color w:val="000000" w:themeColor="text1"/>
        </w:rPr>
        <w:fldChar w:fldCharType="begin"/>
      </w:r>
      <w:r w:rsidRPr="004E3454">
        <w:rPr>
          <w:color w:val="000000" w:themeColor="text1"/>
        </w:rPr>
        <w:instrText xml:space="preserve"> TOC \h \z \t "Table Titles,1" </w:instrText>
      </w:r>
      <w:r w:rsidRPr="004E3454">
        <w:rPr>
          <w:bCs w:val="0"/>
          <w:color w:val="000000" w:themeColor="text1"/>
        </w:rPr>
        <w:fldChar w:fldCharType="separate"/>
      </w:r>
      <w:hyperlink w:anchor="_Toc177045913" w:history="1">
        <w:r w:rsidRPr="004E3454">
          <w:rPr>
            <w:rStyle w:val="Hyperlink"/>
            <w:noProof/>
            <w:color w:val="000000" w:themeColor="text1"/>
          </w:rPr>
          <w:t>Table 1.1 Example of a small table</w:t>
        </w:r>
        <w:r w:rsidRPr="004E3454">
          <w:rPr>
            <w:noProof/>
            <w:webHidden/>
            <w:color w:val="000000" w:themeColor="text1"/>
          </w:rPr>
          <w:tab/>
        </w:r>
        <w:r w:rsidRPr="004E3454">
          <w:rPr>
            <w:noProof/>
            <w:webHidden/>
            <w:color w:val="000000" w:themeColor="text1"/>
          </w:rPr>
          <w:fldChar w:fldCharType="begin"/>
        </w:r>
        <w:r w:rsidRPr="004E3454">
          <w:rPr>
            <w:noProof/>
            <w:webHidden/>
            <w:color w:val="000000" w:themeColor="text1"/>
          </w:rPr>
          <w:instrText xml:space="preserve"> PAGEREF _Toc177045913 \h </w:instrText>
        </w:r>
        <w:r w:rsidRPr="004E3454">
          <w:rPr>
            <w:noProof/>
            <w:webHidden/>
            <w:color w:val="000000" w:themeColor="text1"/>
          </w:rPr>
        </w:r>
        <w:r w:rsidRPr="004E3454">
          <w:rPr>
            <w:noProof/>
            <w:webHidden/>
            <w:color w:val="000000" w:themeColor="text1"/>
          </w:rPr>
          <w:fldChar w:fldCharType="separate"/>
        </w:r>
        <w:r w:rsidRPr="004E3454">
          <w:rPr>
            <w:noProof/>
            <w:webHidden/>
            <w:color w:val="000000" w:themeColor="text1"/>
          </w:rPr>
          <w:t>2</w:t>
        </w:r>
        <w:r w:rsidRPr="004E3454">
          <w:rPr>
            <w:noProof/>
            <w:webHidden/>
            <w:color w:val="000000" w:themeColor="text1"/>
          </w:rPr>
          <w:fldChar w:fldCharType="end"/>
        </w:r>
      </w:hyperlink>
    </w:p>
    <w:p w14:paraId="21C03838" w14:textId="77777777" w:rsidR="00DC759A" w:rsidRPr="004E3454" w:rsidRDefault="00DC759A">
      <w:pPr>
        <w:pStyle w:val="TOC1"/>
        <w:tabs>
          <w:tab w:val="right" w:leader="dot" w:pos="8630"/>
        </w:tabs>
        <w:rPr>
          <w:rFonts w:asciiTheme="minorHAnsi" w:eastAsiaTheme="minorEastAsia" w:hAnsiTheme="minorHAnsi" w:cstheme="minorBidi"/>
          <w:noProof/>
          <w:color w:val="000000" w:themeColor="text1"/>
          <w:kern w:val="2"/>
          <w14:ligatures w14:val="standardContextual"/>
        </w:rPr>
      </w:pPr>
      <w:hyperlink w:anchor="_Toc177045914" w:history="1">
        <w:r w:rsidRPr="004E3454">
          <w:rPr>
            <w:rStyle w:val="Hyperlink"/>
            <w:noProof/>
            <w:color w:val="000000" w:themeColor="text1"/>
          </w:rPr>
          <w:t>Table 1.2 Example of a table that is longer than one page: Single space any table titles that are longer than one line</w:t>
        </w:r>
        <w:r w:rsidRPr="004E3454">
          <w:rPr>
            <w:noProof/>
            <w:webHidden/>
            <w:color w:val="000000" w:themeColor="text1"/>
          </w:rPr>
          <w:tab/>
        </w:r>
        <w:r w:rsidRPr="004E3454">
          <w:rPr>
            <w:noProof/>
            <w:webHidden/>
            <w:color w:val="000000" w:themeColor="text1"/>
          </w:rPr>
          <w:fldChar w:fldCharType="begin"/>
        </w:r>
        <w:r w:rsidRPr="004E3454">
          <w:rPr>
            <w:noProof/>
            <w:webHidden/>
            <w:color w:val="000000" w:themeColor="text1"/>
          </w:rPr>
          <w:instrText xml:space="preserve"> PAGEREF _Toc177045914 \h </w:instrText>
        </w:r>
        <w:r w:rsidRPr="004E3454">
          <w:rPr>
            <w:noProof/>
            <w:webHidden/>
            <w:color w:val="000000" w:themeColor="text1"/>
          </w:rPr>
        </w:r>
        <w:r w:rsidRPr="004E3454">
          <w:rPr>
            <w:noProof/>
            <w:webHidden/>
            <w:color w:val="000000" w:themeColor="text1"/>
          </w:rPr>
          <w:fldChar w:fldCharType="separate"/>
        </w:r>
        <w:r w:rsidRPr="004E3454">
          <w:rPr>
            <w:noProof/>
            <w:webHidden/>
            <w:color w:val="000000" w:themeColor="text1"/>
          </w:rPr>
          <w:t>2</w:t>
        </w:r>
        <w:r w:rsidRPr="004E3454">
          <w:rPr>
            <w:noProof/>
            <w:webHidden/>
            <w:color w:val="000000" w:themeColor="text1"/>
          </w:rPr>
          <w:fldChar w:fldCharType="end"/>
        </w:r>
      </w:hyperlink>
    </w:p>
    <w:p w14:paraId="66398ADE" w14:textId="77777777" w:rsidR="008F7083" w:rsidRPr="004E3454" w:rsidRDefault="00DC759A" w:rsidP="008F7083">
      <w:r w:rsidRPr="004E3454">
        <w:fldChar w:fldCharType="end"/>
      </w:r>
    </w:p>
    <w:p w14:paraId="48914E46" w14:textId="77777777" w:rsidR="008F7083" w:rsidRPr="004E3454" w:rsidRDefault="008F7083" w:rsidP="008F7083"/>
    <w:p w14:paraId="0974B54A" w14:textId="77777777" w:rsidR="008F7083" w:rsidRPr="004E3454" w:rsidRDefault="008F7083" w:rsidP="008F7083"/>
    <w:p w14:paraId="5D5B93E6" w14:textId="77777777" w:rsidR="008F7083" w:rsidRPr="004E3454" w:rsidRDefault="008F7083" w:rsidP="008F7083"/>
    <w:p w14:paraId="1D45CB5A" w14:textId="77777777" w:rsidR="008F7083" w:rsidRPr="004E3454" w:rsidRDefault="008F7083" w:rsidP="008F7083"/>
    <w:p w14:paraId="19970BA5" w14:textId="77777777" w:rsidR="008F7083" w:rsidRPr="004E3454" w:rsidRDefault="008F7083" w:rsidP="008F7083">
      <w:pPr>
        <w:sectPr w:rsidR="008F7083" w:rsidRPr="004E3454" w:rsidSect="00804543">
          <w:pgSz w:w="12240" w:h="15840"/>
          <w:pgMar w:top="1440" w:right="1800" w:bottom="1440" w:left="1800" w:header="720" w:footer="720" w:gutter="0"/>
          <w:pgNumType w:fmt="lowerRoman"/>
          <w:cols w:space="720"/>
          <w:titlePg/>
          <w:docGrid w:linePitch="360"/>
        </w:sectPr>
      </w:pPr>
    </w:p>
    <w:p w14:paraId="52A68B83" w14:textId="77777777" w:rsidR="008F7083" w:rsidRPr="004E3454" w:rsidRDefault="008F7083" w:rsidP="00E5370D">
      <w:pPr>
        <w:pStyle w:val="Heading2"/>
      </w:pPr>
      <w:bookmarkStart w:id="5" w:name="_Toc202879193"/>
      <w:r w:rsidRPr="004E3454">
        <w:lastRenderedPageBreak/>
        <w:t>List of Figures</w:t>
      </w:r>
      <w:bookmarkEnd w:id="5"/>
    </w:p>
    <w:p w14:paraId="5A4300DF" w14:textId="77777777" w:rsidR="00DC759A" w:rsidRPr="004E3454" w:rsidRDefault="00DC759A">
      <w:pPr>
        <w:pStyle w:val="TOC1"/>
        <w:tabs>
          <w:tab w:val="right" w:leader="dot" w:pos="8630"/>
        </w:tabs>
        <w:rPr>
          <w:rFonts w:asciiTheme="minorHAnsi" w:eastAsiaTheme="minorEastAsia" w:hAnsiTheme="minorHAnsi" w:cstheme="minorBidi"/>
          <w:noProof/>
          <w:color w:val="000000" w:themeColor="text1"/>
          <w:kern w:val="2"/>
          <w14:ligatures w14:val="standardContextual"/>
        </w:rPr>
      </w:pPr>
      <w:r w:rsidRPr="004E3454">
        <w:rPr>
          <w:bCs w:val="0"/>
          <w:color w:val="000000" w:themeColor="text1"/>
        </w:rPr>
        <w:fldChar w:fldCharType="begin"/>
      </w:r>
      <w:r w:rsidRPr="004E3454">
        <w:rPr>
          <w:color w:val="000000" w:themeColor="text1"/>
        </w:rPr>
        <w:instrText xml:space="preserve"> TOC \h \z \t "Figure Captions,1" </w:instrText>
      </w:r>
      <w:r w:rsidRPr="004E3454">
        <w:rPr>
          <w:bCs w:val="0"/>
          <w:color w:val="000000" w:themeColor="text1"/>
        </w:rPr>
        <w:fldChar w:fldCharType="separate"/>
      </w:r>
      <w:hyperlink w:anchor="_Toc177046083" w:history="1">
        <w:r w:rsidRPr="004E3454">
          <w:rPr>
            <w:rStyle w:val="Hyperlink"/>
            <w:noProof/>
            <w:color w:val="000000" w:themeColor="text1"/>
          </w:rPr>
          <w:t>Figure 1.1 Sample figure caption</w:t>
        </w:r>
        <w:r w:rsidRPr="004E3454">
          <w:rPr>
            <w:noProof/>
            <w:webHidden/>
            <w:color w:val="000000" w:themeColor="text1"/>
          </w:rPr>
          <w:tab/>
        </w:r>
        <w:r w:rsidRPr="004E3454">
          <w:rPr>
            <w:noProof/>
            <w:webHidden/>
            <w:color w:val="000000" w:themeColor="text1"/>
          </w:rPr>
          <w:fldChar w:fldCharType="begin"/>
        </w:r>
        <w:r w:rsidRPr="004E3454">
          <w:rPr>
            <w:noProof/>
            <w:webHidden/>
            <w:color w:val="000000" w:themeColor="text1"/>
          </w:rPr>
          <w:instrText xml:space="preserve"> PAGEREF _Toc177046083 \h </w:instrText>
        </w:r>
        <w:r w:rsidRPr="004E3454">
          <w:rPr>
            <w:noProof/>
            <w:webHidden/>
            <w:color w:val="000000" w:themeColor="text1"/>
          </w:rPr>
        </w:r>
        <w:r w:rsidRPr="004E3454">
          <w:rPr>
            <w:noProof/>
            <w:webHidden/>
            <w:color w:val="000000" w:themeColor="text1"/>
          </w:rPr>
          <w:fldChar w:fldCharType="separate"/>
        </w:r>
        <w:r w:rsidRPr="004E3454">
          <w:rPr>
            <w:noProof/>
            <w:webHidden/>
            <w:color w:val="000000" w:themeColor="text1"/>
          </w:rPr>
          <w:t>3</w:t>
        </w:r>
        <w:r w:rsidRPr="004E3454">
          <w:rPr>
            <w:noProof/>
            <w:webHidden/>
            <w:color w:val="000000" w:themeColor="text1"/>
          </w:rPr>
          <w:fldChar w:fldCharType="end"/>
        </w:r>
      </w:hyperlink>
    </w:p>
    <w:p w14:paraId="57855482" w14:textId="77777777" w:rsidR="00DC759A" w:rsidRPr="004E3454" w:rsidRDefault="00DC759A">
      <w:pPr>
        <w:pStyle w:val="TOC1"/>
        <w:tabs>
          <w:tab w:val="right" w:leader="dot" w:pos="8630"/>
        </w:tabs>
        <w:rPr>
          <w:rFonts w:asciiTheme="minorHAnsi" w:eastAsiaTheme="minorEastAsia" w:hAnsiTheme="minorHAnsi" w:cstheme="minorBidi"/>
          <w:noProof/>
          <w:color w:val="000000" w:themeColor="text1"/>
          <w:kern w:val="2"/>
          <w14:ligatures w14:val="standardContextual"/>
        </w:rPr>
      </w:pPr>
      <w:hyperlink w:anchor="_Toc177046084" w:history="1">
        <w:r w:rsidRPr="004E3454">
          <w:rPr>
            <w:rStyle w:val="Hyperlink"/>
            <w:noProof/>
            <w:color w:val="000000" w:themeColor="text1"/>
          </w:rPr>
          <w:t>Figure 2.1 A figure on a landscape page</w:t>
        </w:r>
        <w:r w:rsidRPr="004E3454">
          <w:rPr>
            <w:noProof/>
            <w:webHidden/>
            <w:color w:val="000000" w:themeColor="text1"/>
          </w:rPr>
          <w:tab/>
        </w:r>
        <w:r w:rsidRPr="004E3454">
          <w:rPr>
            <w:noProof/>
            <w:webHidden/>
            <w:color w:val="000000" w:themeColor="text1"/>
          </w:rPr>
          <w:fldChar w:fldCharType="begin"/>
        </w:r>
        <w:r w:rsidRPr="004E3454">
          <w:rPr>
            <w:noProof/>
            <w:webHidden/>
            <w:color w:val="000000" w:themeColor="text1"/>
          </w:rPr>
          <w:instrText xml:space="preserve"> PAGEREF _Toc177046084 \h </w:instrText>
        </w:r>
        <w:r w:rsidRPr="004E3454">
          <w:rPr>
            <w:noProof/>
            <w:webHidden/>
            <w:color w:val="000000" w:themeColor="text1"/>
          </w:rPr>
        </w:r>
        <w:r w:rsidRPr="004E3454">
          <w:rPr>
            <w:noProof/>
            <w:webHidden/>
            <w:color w:val="000000" w:themeColor="text1"/>
          </w:rPr>
          <w:fldChar w:fldCharType="separate"/>
        </w:r>
        <w:r w:rsidRPr="004E3454">
          <w:rPr>
            <w:noProof/>
            <w:webHidden/>
            <w:color w:val="000000" w:themeColor="text1"/>
          </w:rPr>
          <w:t>6</w:t>
        </w:r>
        <w:r w:rsidRPr="004E3454">
          <w:rPr>
            <w:noProof/>
            <w:webHidden/>
            <w:color w:val="000000" w:themeColor="text1"/>
          </w:rPr>
          <w:fldChar w:fldCharType="end"/>
        </w:r>
      </w:hyperlink>
    </w:p>
    <w:p w14:paraId="3107F5D7" w14:textId="77777777" w:rsidR="008F7083" w:rsidRPr="004E3454" w:rsidRDefault="00DC759A" w:rsidP="008F7083">
      <w:r w:rsidRPr="004E3454">
        <w:fldChar w:fldCharType="end"/>
      </w:r>
    </w:p>
    <w:p w14:paraId="196F0130" w14:textId="77777777" w:rsidR="008F7083" w:rsidRPr="004E3454" w:rsidRDefault="008F7083" w:rsidP="008F7083"/>
    <w:p w14:paraId="528D5E3C" w14:textId="77777777" w:rsidR="008F7083" w:rsidRPr="004E3454" w:rsidRDefault="008F7083" w:rsidP="008F7083"/>
    <w:p w14:paraId="14650ECC" w14:textId="77777777" w:rsidR="008F7083" w:rsidRPr="004E3454" w:rsidRDefault="008F7083" w:rsidP="008F7083"/>
    <w:p w14:paraId="03F56A46" w14:textId="77777777" w:rsidR="008F7083" w:rsidRPr="004E3454" w:rsidRDefault="008F7083" w:rsidP="008F7083"/>
    <w:p w14:paraId="78FAC1D0" w14:textId="77777777" w:rsidR="008F7083" w:rsidRPr="004E3454" w:rsidRDefault="008F7083" w:rsidP="008F7083"/>
    <w:p w14:paraId="46EA4638" w14:textId="77777777" w:rsidR="008F7083" w:rsidRPr="004E3454" w:rsidRDefault="008F7083" w:rsidP="008F7083"/>
    <w:p w14:paraId="24949D59" w14:textId="77777777" w:rsidR="008F7083" w:rsidRPr="004E3454" w:rsidRDefault="008F7083" w:rsidP="008F7083">
      <w:pPr>
        <w:sectPr w:rsidR="008F7083" w:rsidRPr="004E3454" w:rsidSect="00804543">
          <w:pgSz w:w="12240" w:h="15840"/>
          <w:pgMar w:top="1440" w:right="1800" w:bottom="1440" w:left="1800" w:header="720" w:footer="720" w:gutter="0"/>
          <w:pgNumType w:fmt="lowerRoman"/>
          <w:cols w:space="720"/>
          <w:titlePg/>
          <w:docGrid w:linePitch="360"/>
        </w:sectPr>
      </w:pPr>
    </w:p>
    <w:p w14:paraId="7465325A" w14:textId="77777777" w:rsidR="008F7083" w:rsidRPr="004E3454" w:rsidRDefault="008F7083" w:rsidP="00E5370D">
      <w:pPr>
        <w:pStyle w:val="Heading2"/>
      </w:pPr>
      <w:bookmarkStart w:id="6" w:name="_Toc202879194"/>
      <w:r w:rsidRPr="004E3454">
        <w:lastRenderedPageBreak/>
        <w:t>List of Symbols</w:t>
      </w:r>
      <w:bookmarkEnd w:id="6"/>
    </w:p>
    <w:p w14:paraId="69498A6C" w14:textId="77777777" w:rsidR="008F7083" w:rsidRPr="00752B23" w:rsidRDefault="008F7083" w:rsidP="008F7083">
      <w:pPr>
        <w:rPr>
          <w:rFonts w:eastAsia="Calibri" w:cs="Times New Roman"/>
          <w:bCs/>
          <w:color w:val="074F6A" w:themeColor="accent4" w:themeShade="80"/>
          <w:kern w:val="0"/>
          <w:szCs w:val="24"/>
          <w14:ligatures w14:val="none"/>
        </w:rPr>
      </w:pPr>
      <w:r w:rsidRPr="00752B23">
        <w:rPr>
          <w:rFonts w:eastAsia="Calibri" w:cs="Times New Roman"/>
          <w:i/>
          <w:color w:val="074F6A" w:themeColor="accent4" w:themeShade="80"/>
          <w:kern w:val="0"/>
          <w:szCs w:val="24"/>
          <w14:ligatures w14:val="none"/>
        </w:rPr>
        <w:t>J</w:t>
      </w:r>
      <w:r w:rsidRPr="00752B23">
        <w:rPr>
          <w:rFonts w:eastAsia="Calibri" w:cs="Times New Roman"/>
          <w:color w:val="074F6A" w:themeColor="accent4" w:themeShade="80"/>
          <w:kern w:val="0"/>
          <w:szCs w:val="24"/>
          <w14:ligatures w14:val="none"/>
        </w:rPr>
        <w:tab/>
        <w:t>Resultant total angular momentum quantum number, excluding nuclear spins.</w:t>
      </w:r>
    </w:p>
    <w:p w14:paraId="45504872" w14:textId="77777777" w:rsidR="008F7083" w:rsidRPr="00752B23" w:rsidRDefault="008F7083" w:rsidP="008F7083">
      <w:pPr>
        <w:ind w:firstLine="720"/>
        <w:rPr>
          <w:rFonts w:eastAsia="Calibri" w:cs="Times New Roman"/>
          <w:bCs/>
          <w:color w:val="074F6A" w:themeColor="accent4" w:themeShade="80"/>
          <w:kern w:val="0"/>
          <w:szCs w:val="24"/>
          <w14:ligatures w14:val="none"/>
        </w:rPr>
      </w:pPr>
    </w:p>
    <w:p w14:paraId="33F816E1"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r w:rsidRPr="00752B23">
        <w:rPr>
          <w:rFonts w:eastAsia="Calibri" w:cs="Times New Roman"/>
          <w:i/>
          <w:color w:val="074F6A" w:themeColor="accent4" w:themeShade="80"/>
          <w:kern w:val="0"/>
          <w:szCs w:val="24"/>
          <w14:ligatures w14:val="none"/>
        </w:rPr>
        <w:t>N</w:t>
      </w:r>
      <w:r w:rsidRPr="00752B23">
        <w:rPr>
          <w:rFonts w:eastAsia="Calibri" w:cs="Times New Roman"/>
          <w:color w:val="074F6A" w:themeColor="accent4" w:themeShade="80"/>
          <w:kern w:val="0"/>
          <w:szCs w:val="24"/>
          <w14:ligatures w14:val="none"/>
        </w:rPr>
        <w:tab/>
        <w:t>Rotational angular momentum quantum number, excluding electron and nuclear spins, in the case where electron spin is present.</w:t>
      </w:r>
    </w:p>
    <w:p w14:paraId="4F928AEE"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p>
    <w:p w14:paraId="43E8BA75"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r w:rsidRPr="00752B23">
        <w:rPr>
          <w:rFonts w:eastAsia="Calibri" w:cs="Times New Roman"/>
          <w:i/>
          <w:color w:val="074F6A" w:themeColor="accent4" w:themeShade="80"/>
          <w:kern w:val="0"/>
          <w:szCs w:val="24"/>
          <w14:ligatures w14:val="none"/>
        </w:rPr>
        <w:t>K</w:t>
      </w:r>
      <w:r w:rsidRPr="00752B23">
        <w:rPr>
          <w:rFonts w:eastAsia="Calibri" w:cs="Times New Roman"/>
          <w:color w:val="074F6A" w:themeColor="accent4" w:themeShade="80"/>
          <w:kern w:val="0"/>
          <w:szCs w:val="24"/>
          <w14:ligatures w14:val="none"/>
        </w:rPr>
        <w:tab/>
        <w:t xml:space="preserve">Projection of </w:t>
      </w:r>
      <w:r w:rsidRPr="00752B23">
        <w:rPr>
          <w:rFonts w:eastAsia="Calibri" w:cs="Times New Roman"/>
          <w:i/>
          <w:color w:val="074F6A" w:themeColor="accent4" w:themeShade="80"/>
          <w:kern w:val="0"/>
          <w:szCs w:val="24"/>
          <w14:ligatures w14:val="none"/>
        </w:rPr>
        <w:t>J</w:t>
      </w:r>
      <w:r w:rsidRPr="00752B23">
        <w:rPr>
          <w:rFonts w:eastAsia="Calibri" w:cs="Times New Roman"/>
          <w:color w:val="074F6A" w:themeColor="accent4" w:themeShade="80"/>
          <w:kern w:val="0"/>
          <w:szCs w:val="24"/>
          <w14:ligatures w14:val="none"/>
        </w:rPr>
        <w:t xml:space="preserve"> (or </w:t>
      </w:r>
      <w:r w:rsidRPr="00752B23">
        <w:rPr>
          <w:rFonts w:eastAsia="Calibri" w:cs="Times New Roman"/>
          <w:i/>
          <w:color w:val="074F6A" w:themeColor="accent4" w:themeShade="80"/>
          <w:kern w:val="0"/>
          <w:szCs w:val="24"/>
          <w14:ligatures w14:val="none"/>
        </w:rPr>
        <w:t>N</w:t>
      </w:r>
      <w:r w:rsidRPr="00752B23">
        <w:rPr>
          <w:rFonts w:eastAsia="Calibri" w:cs="Times New Roman"/>
          <w:color w:val="074F6A" w:themeColor="accent4" w:themeShade="80"/>
          <w:kern w:val="0"/>
          <w:szCs w:val="24"/>
          <w14:ligatures w14:val="none"/>
        </w:rPr>
        <w:t>) on the symmetry axis in the limiting prolate or oblate symmetric top.</w:t>
      </w:r>
    </w:p>
    <w:p w14:paraId="5245E6DB"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p>
    <w:p w14:paraId="5EB63CEB"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r w:rsidRPr="00752B23">
        <w:rPr>
          <w:rFonts w:eastAsia="Calibri" w:cs="Times New Roman"/>
          <w:i/>
          <w:iCs/>
          <w:color w:val="074F6A" w:themeColor="accent4" w:themeShade="80"/>
          <w:kern w:val="0"/>
          <w:szCs w:val="24"/>
          <w14:ligatures w14:val="none"/>
        </w:rPr>
        <w:t>F</w:t>
      </w:r>
      <w:r w:rsidRPr="00752B23">
        <w:rPr>
          <w:rFonts w:eastAsia="Calibri" w:cs="Times New Roman"/>
          <w:color w:val="074F6A" w:themeColor="accent4" w:themeShade="80"/>
          <w:kern w:val="0"/>
          <w:szCs w:val="24"/>
          <w:vertAlign w:val="subscript"/>
          <w14:ligatures w14:val="none"/>
        </w:rPr>
        <w:t>1</w:t>
      </w:r>
      <w:r w:rsidRPr="00752B23">
        <w:rPr>
          <w:rFonts w:eastAsia="Calibri" w:cs="Times New Roman"/>
          <w:color w:val="074F6A" w:themeColor="accent4" w:themeShade="80"/>
          <w:kern w:val="0"/>
          <w:szCs w:val="24"/>
          <w14:ligatures w14:val="none"/>
        </w:rPr>
        <w:tab/>
        <w:t>Resultant angular momentum quantum number including nuclear spin for one nucleus.</w:t>
      </w:r>
    </w:p>
    <w:p w14:paraId="104BE9A7"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p>
    <w:p w14:paraId="4B4F5CD2"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r w:rsidRPr="00752B23">
        <w:rPr>
          <w:rFonts w:eastAsia="Calibri" w:cs="Times New Roman"/>
          <w:i/>
          <w:color w:val="074F6A" w:themeColor="accent4" w:themeShade="80"/>
          <w:kern w:val="0"/>
          <w:szCs w:val="24"/>
          <w14:ligatures w14:val="none"/>
        </w:rPr>
        <w:t>F</w:t>
      </w:r>
      <w:r w:rsidRPr="00752B23">
        <w:rPr>
          <w:rFonts w:eastAsia="Calibri" w:cs="Times New Roman"/>
          <w:color w:val="074F6A" w:themeColor="accent4" w:themeShade="80"/>
          <w:kern w:val="0"/>
          <w:szCs w:val="24"/>
          <w14:ligatures w14:val="none"/>
        </w:rPr>
        <w:tab/>
        <w:t>Resultant total angular momentum quantum number.</w:t>
      </w:r>
    </w:p>
    <w:p w14:paraId="3EA8C41F"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p>
    <w:p w14:paraId="6B78BF50"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r w:rsidRPr="00752B23">
        <w:rPr>
          <w:rFonts w:eastAsia="Calibri" w:cs="Times New Roman"/>
          <w:color w:val="074F6A" w:themeColor="accent4" w:themeShade="80"/>
          <w:kern w:val="0"/>
          <w:szCs w:val="24"/>
          <w14:ligatures w14:val="none"/>
        </w:rPr>
        <w:t>λ or</w:t>
      </w:r>
      <w:r w:rsidRPr="00752B23">
        <w:rPr>
          <w:rFonts w:eastAsia="Calibri" w:cs="Times New Roman"/>
          <w:color w:val="074F6A" w:themeColor="accent4" w:themeShade="80"/>
          <w:kern w:val="0"/>
          <w:szCs w:val="24"/>
          <w14:ligatures w14:val="none"/>
        </w:rPr>
        <w:tab/>
        <w:t xml:space="preserve">Quantum number employed when </w:t>
      </w:r>
      <w:r w:rsidRPr="00752B23">
        <w:rPr>
          <w:rFonts w:eastAsia="Calibri" w:cs="Times New Roman"/>
          <w:i/>
          <w:color w:val="074F6A" w:themeColor="accent4" w:themeShade="80"/>
          <w:kern w:val="0"/>
          <w:szCs w:val="24"/>
          <w14:ligatures w14:val="none"/>
        </w:rPr>
        <w:t>F</w:t>
      </w:r>
      <w:r w:rsidRPr="00752B23">
        <w:rPr>
          <w:rFonts w:eastAsia="Calibri" w:cs="Times New Roman"/>
          <w:color w:val="074F6A" w:themeColor="accent4" w:themeShade="80"/>
          <w:kern w:val="0"/>
          <w:szCs w:val="24"/>
          <w:vertAlign w:val="subscript"/>
          <w14:ligatures w14:val="none"/>
        </w:rPr>
        <w:t>1</w:t>
      </w:r>
      <w:r w:rsidRPr="00752B23">
        <w:rPr>
          <w:rFonts w:eastAsia="Calibri" w:cs="Times New Roman"/>
          <w:color w:val="074F6A" w:themeColor="accent4" w:themeShade="80"/>
          <w:kern w:val="0"/>
          <w:szCs w:val="24"/>
          <w14:ligatures w14:val="none"/>
        </w:rPr>
        <w:t xml:space="preserve"> is not a good quantum number. This value</w:t>
      </w:r>
    </w:p>
    <w:p w14:paraId="1250490A"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r w:rsidRPr="00752B23">
        <w:rPr>
          <w:rFonts w:eastAsia="Calibri" w:cs="Times New Roman"/>
          <w:color w:val="074F6A" w:themeColor="accent4" w:themeShade="80"/>
          <w:kern w:val="0"/>
          <w:szCs w:val="24"/>
          <w14:ligatures w14:val="none"/>
        </w:rPr>
        <w:t>ϵ</w:t>
      </w:r>
      <w:r w:rsidRPr="00752B23">
        <w:rPr>
          <w:rFonts w:eastAsia="Calibri" w:cs="Times New Roman"/>
          <w:color w:val="074F6A" w:themeColor="accent4" w:themeShade="80"/>
          <w:kern w:val="0"/>
          <w:szCs w:val="24"/>
          <w14:ligatures w14:val="none"/>
        </w:rPr>
        <w:tab/>
        <w:t xml:space="preserve">simply numbers the levels from lowest to highest energy for the same </w:t>
      </w:r>
      <w:r w:rsidRPr="00752B23">
        <w:rPr>
          <w:rFonts w:eastAsia="Calibri" w:cs="Times New Roman"/>
          <w:i/>
          <w:color w:val="074F6A" w:themeColor="accent4" w:themeShade="80"/>
          <w:kern w:val="0"/>
          <w:szCs w:val="24"/>
          <w14:ligatures w14:val="none"/>
        </w:rPr>
        <w:t>F</w:t>
      </w:r>
      <w:r w:rsidRPr="00752B23">
        <w:rPr>
          <w:rFonts w:eastAsia="Calibri" w:cs="Times New Roman"/>
          <w:color w:val="074F6A" w:themeColor="accent4" w:themeShade="80"/>
          <w:kern w:val="0"/>
          <w:szCs w:val="24"/>
          <w14:ligatures w14:val="none"/>
        </w:rPr>
        <w:t xml:space="preserve"> quantum</w:t>
      </w:r>
    </w:p>
    <w:p w14:paraId="2D0ECA8B" w14:textId="77777777" w:rsidR="008F7083" w:rsidRPr="00752B23" w:rsidRDefault="008F7083" w:rsidP="008F7083">
      <w:pPr>
        <w:ind w:left="720" w:hanging="720"/>
        <w:rPr>
          <w:rFonts w:eastAsia="Calibri" w:cs="Times New Roman"/>
          <w:bCs/>
          <w:color w:val="074F6A" w:themeColor="accent4" w:themeShade="80"/>
          <w:kern w:val="0"/>
          <w:szCs w:val="24"/>
          <w14:ligatures w14:val="none"/>
        </w:rPr>
      </w:pPr>
      <w:r w:rsidRPr="00752B23">
        <w:rPr>
          <w:rFonts w:eastAsia="Calibri" w:cs="Times New Roman"/>
          <w:color w:val="074F6A" w:themeColor="accent4" w:themeShade="80"/>
          <w:kern w:val="0"/>
          <w:szCs w:val="24"/>
          <w14:ligatures w14:val="none"/>
        </w:rPr>
        <w:tab/>
        <w:t>number.</w:t>
      </w:r>
    </w:p>
    <w:p w14:paraId="2B7CFC08" w14:textId="77777777" w:rsidR="008F7083" w:rsidRPr="004E3454" w:rsidRDefault="008F7083" w:rsidP="008F7083"/>
    <w:p w14:paraId="74DD87F5" w14:textId="77777777" w:rsidR="008F7083" w:rsidRPr="004E3454" w:rsidRDefault="008F7083" w:rsidP="008F7083"/>
    <w:p w14:paraId="71B5C606" w14:textId="77777777" w:rsidR="008F7083" w:rsidRPr="004E3454" w:rsidRDefault="008F7083" w:rsidP="008F7083"/>
    <w:p w14:paraId="657AD67A" w14:textId="77777777" w:rsidR="008F7083" w:rsidRPr="004E3454" w:rsidRDefault="008F7083" w:rsidP="008F7083"/>
    <w:p w14:paraId="348301BA" w14:textId="77777777" w:rsidR="008F7083" w:rsidRPr="004E3454" w:rsidRDefault="008F7083" w:rsidP="008F7083">
      <w:pPr>
        <w:sectPr w:rsidR="008F7083" w:rsidRPr="004E3454" w:rsidSect="00804543">
          <w:pgSz w:w="12240" w:h="15840"/>
          <w:pgMar w:top="1440" w:right="1800" w:bottom="1440" w:left="1800" w:header="720" w:footer="720" w:gutter="0"/>
          <w:pgNumType w:fmt="lowerRoman"/>
          <w:cols w:space="720"/>
          <w:titlePg/>
          <w:docGrid w:linePitch="360"/>
        </w:sectPr>
      </w:pPr>
    </w:p>
    <w:p w14:paraId="20E61CA1" w14:textId="77777777" w:rsidR="008F7083" w:rsidRPr="004E3454" w:rsidRDefault="008F7083" w:rsidP="00E5370D">
      <w:pPr>
        <w:pStyle w:val="Heading2"/>
      </w:pPr>
      <w:bookmarkStart w:id="7" w:name="_Toc202879195"/>
      <w:r w:rsidRPr="004E3454">
        <w:lastRenderedPageBreak/>
        <w:t>List of Abbreviations</w:t>
      </w:r>
      <w:bookmarkEnd w:id="7"/>
    </w:p>
    <w:p w14:paraId="36E52115" w14:textId="77777777" w:rsidR="008F7083" w:rsidRPr="004E3454" w:rsidRDefault="008F7083" w:rsidP="008F7083">
      <w:pPr>
        <w:tabs>
          <w:tab w:val="right" w:leader="dot" w:pos="8640"/>
        </w:tabs>
      </w:pPr>
      <w:r w:rsidRPr="00752B23">
        <w:rPr>
          <w:color w:val="074F6A" w:themeColor="accent4" w:themeShade="80"/>
        </w:rPr>
        <w:t>AC</w:t>
      </w:r>
      <w:r w:rsidRPr="004E3454">
        <w:tab/>
      </w:r>
      <w:r w:rsidRPr="00752B23">
        <w:rPr>
          <w:color w:val="074F6A" w:themeColor="accent4" w:themeShade="80"/>
        </w:rPr>
        <w:t>Active Case Detection</w:t>
      </w:r>
    </w:p>
    <w:p w14:paraId="0F32FF3E" w14:textId="77777777" w:rsidR="008F7083" w:rsidRPr="004E3454" w:rsidRDefault="008F7083" w:rsidP="008F7083">
      <w:pPr>
        <w:tabs>
          <w:tab w:val="right" w:leader="dot" w:pos="8640"/>
        </w:tabs>
      </w:pPr>
    </w:p>
    <w:p w14:paraId="3276B47B" w14:textId="77777777" w:rsidR="008F7083" w:rsidRPr="004E3454" w:rsidRDefault="008F7083" w:rsidP="008F7083">
      <w:pPr>
        <w:tabs>
          <w:tab w:val="right" w:leader="dot" w:pos="8640"/>
        </w:tabs>
      </w:pPr>
      <w:r w:rsidRPr="00752B23">
        <w:rPr>
          <w:color w:val="074F6A" w:themeColor="accent4" w:themeShade="80"/>
        </w:rPr>
        <w:t>ACR</w:t>
      </w:r>
      <w:r w:rsidRPr="004E3454">
        <w:tab/>
      </w:r>
      <w:r w:rsidRPr="00752B23">
        <w:rPr>
          <w:color w:val="074F6A" w:themeColor="accent4" w:themeShade="80"/>
        </w:rPr>
        <w:t>Adequate Clinical Response</w:t>
      </w:r>
    </w:p>
    <w:p w14:paraId="0EF6AD0D" w14:textId="77777777" w:rsidR="008F7083" w:rsidRPr="004E3454" w:rsidRDefault="008F7083" w:rsidP="008F7083">
      <w:pPr>
        <w:tabs>
          <w:tab w:val="right" w:leader="dot" w:pos="8640"/>
        </w:tabs>
      </w:pPr>
    </w:p>
    <w:p w14:paraId="28598173" w14:textId="77777777" w:rsidR="008F7083" w:rsidRPr="004E3454" w:rsidRDefault="008F7083" w:rsidP="008F7083">
      <w:pPr>
        <w:tabs>
          <w:tab w:val="right" w:leader="dot" w:pos="8640"/>
        </w:tabs>
      </w:pPr>
      <w:r w:rsidRPr="00752B23">
        <w:rPr>
          <w:color w:val="074F6A" w:themeColor="accent4" w:themeShade="80"/>
        </w:rPr>
        <w:t>CDRI</w:t>
      </w:r>
      <w:r w:rsidRPr="004E3454">
        <w:tab/>
      </w:r>
      <w:r w:rsidRPr="00752B23">
        <w:rPr>
          <w:color w:val="074F6A" w:themeColor="accent4" w:themeShade="80"/>
        </w:rPr>
        <w:t>Central Drug Research Institute</w:t>
      </w:r>
    </w:p>
    <w:p w14:paraId="0CC7D553" w14:textId="77777777" w:rsidR="008F7083" w:rsidRPr="004E3454" w:rsidRDefault="008F7083" w:rsidP="008F7083">
      <w:pPr>
        <w:tabs>
          <w:tab w:val="right" w:leader="dot" w:pos="8640"/>
        </w:tabs>
      </w:pPr>
    </w:p>
    <w:p w14:paraId="694F7BA2" w14:textId="77777777" w:rsidR="008F7083" w:rsidRPr="004E3454" w:rsidRDefault="008F7083" w:rsidP="008F7083">
      <w:pPr>
        <w:tabs>
          <w:tab w:val="right" w:leader="dot" w:pos="8640"/>
        </w:tabs>
      </w:pPr>
      <w:r w:rsidRPr="00752B23">
        <w:rPr>
          <w:color w:val="074F6A" w:themeColor="accent4" w:themeShade="80"/>
        </w:rPr>
        <w:t>ETF</w:t>
      </w:r>
      <w:r w:rsidRPr="004E3454">
        <w:tab/>
      </w:r>
      <w:r w:rsidRPr="00752B23">
        <w:rPr>
          <w:color w:val="074F6A" w:themeColor="accent4" w:themeShade="80"/>
        </w:rPr>
        <w:t>Early Treatment Failure</w:t>
      </w:r>
    </w:p>
    <w:p w14:paraId="2946F5AE" w14:textId="77777777" w:rsidR="008F7083" w:rsidRPr="004E3454" w:rsidRDefault="008F7083" w:rsidP="008F7083">
      <w:pPr>
        <w:tabs>
          <w:tab w:val="right" w:leader="dot" w:pos="8640"/>
        </w:tabs>
      </w:pPr>
    </w:p>
    <w:p w14:paraId="224BE968" w14:textId="77777777" w:rsidR="008F7083" w:rsidRPr="004E3454" w:rsidRDefault="008F7083" w:rsidP="008F7083">
      <w:pPr>
        <w:tabs>
          <w:tab w:val="right" w:leader="dot" w:pos="8640"/>
        </w:tabs>
      </w:pPr>
      <w:r w:rsidRPr="00752B23">
        <w:rPr>
          <w:color w:val="074F6A" w:themeColor="accent4" w:themeShade="80"/>
        </w:rPr>
        <w:t>IRS</w:t>
      </w:r>
      <w:r w:rsidRPr="004E3454">
        <w:tab/>
      </w:r>
      <w:r w:rsidRPr="00752B23">
        <w:rPr>
          <w:color w:val="074F6A" w:themeColor="accent4" w:themeShade="80"/>
        </w:rPr>
        <w:t>Indoor Residual Spraying</w:t>
      </w:r>
    </w:p>
    <w:p w14:paraId="55460269" w14:textId="77777777" w:rsidR="008F7083" w:rsidRPr="004E3454" w:rsidRDefault="008F7083" w:rsidP="008F7083">
      <w:pPr>
        <w:tabs>
          <w:tab w:val="right" w:leader="dot" w:pos="8640"/>
        </w:tabs>
      </w:pPr>
    </w:p>
    <w:p w14:paraId="79D768DB" w14:textId="77777777" w:rsidR="008F7083" w:rsidRPr="004E3454" w:rsidRDefault="008F7083" w:rsidP="008F7083">
      <w:pPr>
        <w:tabs>
          <w:tab w:val="right" w:leader="dot" w:pos="8640"/>
        </w:tabs>
      </w:pPr>
      <w:r w:rsidRPr="00752B23">
        <w:rPr>
          <w:color w:val="074F6A" w:themeColor="accent4" w:themeShade="80"/>
        </w:rPr>
        <w:t>LTF</w:t>
      </w:r>
      <w:r w:rsidRPr="004E3454">
        <w:tab/>
      </w:r>
      <w:r w:rsidRPr="00752B23">
        <w:rPr>
          <w:color w:val="074F6A" w:themeColor="accent4" w:themeShade="80"/>
        </w:rPr>
        <w:t>Late Treatment Failure</w:t>
      </w:r>
    </w:p>
    <w:p w14:paraId="57DE9D48" w14:textId="77777777" w:rsidR="008F7083" w:rsidRPr="004E3454" w:rsidRDefault="008F7083" w:rsidP="008F7083">
      <w:pPr>
        <w:tabs>
          <w:tab w:val="right" w:leader="dot" w:pos="8640"/>
        </w:tabs>
      </w:pPr>
    </w:p>
    <w:p w14:paraId="1244B996" w14:textId="77777777" w:rsidR="008F7083" w:rsidRPr="004E3454" w:rsidRDefault="008F7083" w:rsidP="008F7083">
      <w:pPr>
        <w:tabs>
          <w:tab w:val="right" w:leader="dot" w:pos="8640"/>
        </w:tabs>
      </w:pPr>
      <w:r w:rsidRPr="00752B23">
        <w:rPr>
          <w:color w:val="074F6A" w:themeColor="accent4" w:themeShade="80"/>
        </w:rPr>
        <w:t>MDR</w:t>
      </w:r>
      <w:r w:rsidRPr="004E3454">
        <w:tab/>
      </w:r>
      <w:r w:rsidRPr="00752B23">
        <w:rPr>
          <w:color w:val="074F6A" w:themeColor="accent4" w:themeShade="80"/>
        </w:rPr>
        <w:t>Multidrug Resistance</w:t>
      </w:r>
    </w:p>
    <w:p w14:paraId="71906E94" w14:textId="77777777" w:rsidR="008F7083" w:rsidRPr="004E3454" w:rsidRDefault="008F7083" w:rsidP="008F7083"/>
    <w:p w14:paraId="4CEF21B8" w14:textId="77777777" w:rsidR="008F7083" w:rsidRPr="004E3454" w:rsidRDefault="008F7083" w:rsidP="008F7083"/>
    <w:p w14:paraId="0CED76B9" w14:textId="77777777" w:rsidR="008F7083" w:rsidRPr="004E3454" w:rsidRDefault="008F7083" w:rsidP="008F7083"/>
    <w:p w14:paraId="0CF059BF" w14:textId="77777777" w:rsidR="008F7083" w:rsidRPr="004E3454" w:rsidRDefault="008F7083" w:rsidP="008F7083"/>
    <w:p w14:paraId="7BAFB340" w14:textId="77777777" w:rsidR="008F7083" w:rsidRPr="004E3454" w:rsidRDefault="008F7083" w:rsidP="008F7083"/>
    <w:p w14:paraId="1E7C874D" w14:textId="77777777" w:rsidR="008F7083" w:rsidRPr="004E3454" w:rsidRDefault="008F7083" w:rsidP="008F7083"/>
    <w:p w14:paraId="2A5F61ED" w14:textId="77777777" w:rsidR="008F7083" w:rsidRPr="004E3454" w:rsidRDefault="008F7083" w:rsidP="008F7083">
      <w:pPr>
        <w:sectPr w:rsidR="008F7083" w:rsidRPr="004E3454" w:rsidSect="00804543">
          <w:pgSz w:w="12240" w:h="15840"/>
          <w:pgMar w:top="1440" w:right="1800" w:bottom="1440" w:left="1800" w:header="720" w:footer="720" w:gutter="0"/>
          <w:pgNumType w:fmt="lowerRoman"/>
          <w:cols w:space="720"/>
          <w:titlePg/>
          <w:docGrid w:linePitch="360"/>
        </w:sectPr>
      </w:pPr>
    </w:p>
    <w:p w14:paraId="283C897B" w14:textId="77777777" w:rsidR="008F7083" w:rsidRPr="004E3454" w:rsidRDefault="008F7083" w:rsidP="00E5370D">
      <w:pPr>
        <w:pStyle w:val="Heading2"/>
      </w:pPr>
      <w:bookmarkStart w:id="8" w:name="_Toc202879196"/>
      <w:r w:rsidRPr="004E3454">
        <w:lastRenderedPageBreak/>
        <w:t xml:space="preserve">Chapter 1: </w:t>
      </w:r>
      <w:sdt>
        <w:sdtPr>
          <w:alias w:val="Chapter title"/>
          <w:tag w:val="Chapter title"/>
          <w:id w:val="1005325851"/>
          <w:placeholder>
            <w:docPart w:val="2B2CD0574800406991C2A664304EF5E3"/>
          </w:placeholder>
          <w15:color w:val="339966"/>
          <w:text/>
        </w:sdtPr>
        <w:sdtEndPr/>
        <w:sdtContent>
          <w:r w:rsidRPr="00752B23">
            <w:rPr>
              <w:color w:val="074F6A" w:themeColor="accent4" w:themeShade="80"/>
            </w:rPr>
            <w:t>Introduction</w:t>
          </w:r>
        </w:sdtContent>
      </w:sdt>
      <w:bookmarkEnd w:id="8"/>
    </w:p>
    <w:p w14:paraId="3572F8FE" w14:textId="77777777" w:rsidR="008F7083" w:rsidRPr="00A1133E" w:rsidRDefault="008F7083" w:rsidP="00E5370D">
      <w:pPr>
        <w:spacing w:line="480" w:lineRule="auto"/>
        <w:ind w:firstLine="720"/>
        <w:rPr>
          <w:noProof/>
          <w:color w:val="074F6A" w:themeColor="accent4" w:themeShade="80"/>
          <w:lang w:val="es-ES"/>
        </w:rPr>
      </w:pPr>
      <w:r w:rsidRPr="00B3529B">
        <w:rPr>
          <w:noProof/>
          <w:color w:val="074F6A" w:themeColor="accent4" w:themeShade="80"/>
        </w:rPr>
        <w:t xml:space="preserve">Lorem ipsum dolor sit amet, consectetuer adipiscing elit. </w:t>
      </w:r>
      <w:r w:rsidRPr="00A1133E">
        <w:rPr>
          <w:noProof/>
          <w:color w:val="074F6A" w:themeColor="accent4" w:themeShade="80"/>
          <w:lang w:val="es-ES"/>
        </w:rPr>
        <w:t>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16C702CA" w14:textId="77777777" w:rsidR="008F7083" w:rsidRPr="00B3529B" w:rsidRDefault="008F7083" w:rsidP="00E5370D">
      <w:pPr>
        <w:pStyle w:val="Heading3"/>
        <w:rPr>
          <w:noProof/>
          <w:color w:val="074F6A" w:themeColor="accent4" w:themeShade="80"/>
        </w:rPr>
      </w:pPr>
      <w:bookmarkStart w:id="9" w:name="_Toc202879197"/>
      <w:r w:rsidRPr="00B3529B">
        <w:rPr>
          <w:noProof/>
          <w:color w:val="074F6A" w:themeColor="accent4" w:themeShade="80"/>
        </w:rPr>
        <w:t>1.1 Subsection Example</w:t>
      </w:r>
      <w:bookmarkEnd w:id="9"/>
    </w:p>
    <w:p w14:paraId="6BC2C30A" w14:textId="77777777" w:rsidR="008F7083" w:rsidRPr="00B3529B" w:rsidRDefault="008F7083" w:rsidP="00E5370D">
      <w:pPr>
        <w:spacing w:line="480" w:lineRule="auto"/>
        <w:ind w:firstLine="720"/>
        <w:rPr>
          <w:noProof/>
          <w:color w:val="074F6A" w:themeColor="accent4" w:themeShade="80"/>
        </w:rPr>
      </w:pPr>
      <w:r w:rsidRPr="00B3529B">
        <w:rPr>
          <w:noProof/>
          <w:color w:val="074F6A" w:themeColor="accent4" w:themeShade="80"/>
        </w:rPr>
        <w:t>Proin pharetra nonummy pede. Mauris et orci. Aenean nec lorem. In porttitor. Donec laoreet nonummy augue. Suspendisse dui purus, scelerisque at, vulputate vitae, pretium mattis, nunc. Mauris eget neque at sem venenatis eleifend.</w:t>
      </w:r>
    </w:p>
    <w:p w14:paraId="29C157A9" w14:textId="77777777" w:rsidR="008F7083" w:rsidRPr="00B3529B" w:rsidRDefault="008F7083" w:rsidP="00E5370D">
      <w:pPr>
        <w:spacing w:line="480" w:lineRule="auto"/>
        <w:ind w:firstLine="720"/>
        <w:rPr>
          <w:noProof/>
          <w:color w:val="074F6A" w:themeColor="accent4" w:themeShade="80"/>
        </w:rPr>
      </w:pPr>
      <w:r w:rsidRPr="00B3529B">
        <w:rPr>
          <w:noProof/>
          <w:color w:val="074F6A" w:themeColor="accent4" w:themeShade="80"/>
        </w:rPr>
        <w:t xml:space="preserve">Ut nonummy. Fusce aliquet pede non pede. </w:t>
      </w:r>
      <w:r w:rsidRPr="00A1133E">
        <w:rPr>
          <w:noProof/>
          <w:color w:val="074F6A" w:themeColor="accent4" w:themeShade="80"/>
          <w:lang w:val="es-ES"/>
        </w:rPr>
        <w:t xml:space="preserve">Suspendisse dapibus lorem pellentesque magna. Integer nulla. </w:t>
      </w:r>
      <w:r w:rsidRPr="00B3529B">
        <w:rPr>
          <w:noProof/>
          <w:color w:val="074F6A" w:themeColor="accent4" w:themeShade="80"/>
        </w:rPr>
        <w:t>Donec blandit feugiat ligula. Donec hendrerit, felis et imperdiet euismod, purus ipsum pretium metus, in lacinia nulla nisl eget sapien. Donec ut est in lectus consequat consequat.</w:t>
      </w:r>
    </w:p>
    <w:p w14:paraId="794CC023" w14:textId="77777777" w:rsidR="008F7083" w:rsidRPr="00B3529B" w:rsidRDefault="008F7083" w:rsidP="00E5370D">
      <w:pPr>
        <w:pStyle w:val="Heading3"/>
        <w:rPr>
          <w:noProof/>
          <w:color w:val="074F6A" w:themeColor="accent4" w:themeShade="80"/>
        </w:rPr>
      </w:pPr>
      <w:bookmarkStart w:id="10" w:name="_Toc202879198"/>
      <w:r w:rsidRPr="00B3529B">
        <w:rPr>
          <w:noProof/>
          <w:color w:val="074F6A" w:themeColor="accent4" w:themeShade="80"/>
        </w:rPr>
        <w:t>1.2 A Second Example of a Subheading</w:t>
      </w:r>
      <w:bookmarkEnd w:id="10"/>
    </w:p>
    <w:p w14:paraId="10740570" w14:textId="77777777" w:rsidR="008F7083" w:rsidRPr="00A1133E" w:rsidRDefault="008F7083" w:rsidP="008F7083">
      <w:pPr>
        <w:spacing w:line="480" w:lineRule="auto"/>
        <w:ind w:firstLine="720"/>
        <w:rPr>
          <w:noProof/>
          <w:color w:val="074F6A" w:themeColor="accent4" w:themeShade="80"/>
          <w:lang w:val="es-ES"/>
        </w:rPr>
      </w:pPr>
      <w:r w:rsidRPr="00B3529B">
        <w:rPr>
          <w:noProof/>
          <w:color w:val="074F6A" w:themeColor="accent4" w:themeShade="80"/>
        </w:rPr>
        <w:t xml:space="preserve">Etiam eget dui. Aliquam erat volutpat. Sed at lorem in nunc porta tristique. </w:t>
      </w:r>
      <w:r w:rsidRPr="00A1133E">
        <w:rPr>
          <w:noProof/>
          <w:color w:val="074F6A" w:themeColor="accent4" w:themeShade="80"/>
          <w:lang w:val="es-ES"/>
        </w:rPr>
        <w:t>Proin nec augue. Quisque aliquam tempor magna. Pellentesque habitant morbi tristique senectus et netus et malesuada fames ac turpis egestas. Nunc ac magna.</w:t>
      </w:r>
    </w:p>
    <w:p w14:paraId="4E0163F1" w14:textId="77777777" w:rsidR="008F7083" w:rsidRPr="00A1133E" w:rsidRDefault="008F7083" w:rsidP="008F7083">
      <w:pPr>
        <w:spacing w:line="480" w:lineRule="auto"/>
        <w:ind w:firstLine="720"/>
        <w:rPr>
          <w:noProof/>
          <w:color w:val="074F6A" w:themeColor="accent4" w:themeShade="80"/>
          <w:lang w:val="es-ES"/>
        </w:rPr>
      </w:pPr>
      <w:r w:rsidRPr="00A1133E">
        <w:rPr>
          <w:noProof/>
          <w:color w:val="074F6A" w:themeColor="accent4" w:themeShade="80"/>
          <w:lang w:val="es-ES"/>
        </w:rPr>
        <w:t xml:space="preserve">Maecenas odio dolor, vulputate vel, auctor ac, accumsan id, felis. Pellentesque cursus sagittis felis. Pellentesque porttitor, velit lacinia egestas auctor, diam eros tempus </w:t>
      </w:r>
      <w:r w:rsidRPr="00A1133E">
        <w:rPr>
          <w:noProof/>
          <w:color w:val="074F6A" w:themeColor="accent4" w:themeShade="80"/>
          <w:lang w:val="es-ES"/>
        </w:rPr>
        <w:lastRenderedPageBreak/>
        <w:t>arcu, nec vulputate augue magna vel risus. Cras non magna vel ante adipiscing rhoncus. Vivamus a mi. Morbi neque. Aliquam erat volutpat.</w:t>
      </w:r>
    </w:p>
    <w:p w14:paraId="2663EE9E" w14:textId="77777777" w:rsidR="008F7083" w:rsidRPr="00B3529B" w:rsidRDefault="008F7083" w:rsidP="008F7083">
      <w:pPr>
        <w:spacing w:line="480" w:lineRule="auto"/>
        <w:ind w:firstLine="720"/>
        <w:rPr>
          <w:noProof/>
          <w:color w:val="074F6A" w:themeColor="accent4" w:themeShade="80"/>
        </w:rPr>
      </w:pPr>
      <w:r w:rsidRPr="00A1133E">
        <w:rPr>
          <w:noProof/>
          <w:color w:val="074F6A" w:themeColor="accent4" w:themeShade="80"/>
          <w:lang w:val="es-ES"/>
        </w:rPr>
        <w:t xml:space="preserve">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w:t>
      </w:r>
      <w:r w:rsidRPr="00B3529B">
        <w:rPr>
          <w:noProof/>
          <w:color w:val="074F6A" w:themeColor="accent4" w:themeShade="80"/>
        </w:rPr>
        <w:t>Donec elit est, consectetuer eget, consequat quis, tempus quis, wisi. In in nunc. Class aptent taciti sociosqu ad litora torquent per conubia nostra, per inceptos hymenaeos.</w:t>
      </w:r>
    </w:p>
    <w:p w14:paraId="62C5E39C" w14:textId="77777777" w:rsidR="008F7083" w:rsidRPr="00B3529B" w:rsidRDefault="008F7083" w:rsidP="008F7083">
      <w:pPr>
        <w:spacing w:line="480" w:lineRule="auto"/>
        <w:ind w:firstLine="720"/>
        <w:rPr>
          <w:noProof/>
          <w:color w:val="074F6A" w:themeColor="accent4" w:themeShade="80"/>
        </w:rPr>
      </w:pPr>
      <w:r w:rsidRPr="00B3529B">
        <w:rPr>
          <w:noProof/>
          <w:color w:val="074F6A" w:themeColor="accent4" w:themeShade="80"/>
        </w:rPr>
        <w:t xml:space="preserve">Donec ullamcorper fringilla eros. </w:t>
      </w:r>
      <w:r w:rsidRPr="00A1133E">
        <w:rPr>
          <w:noProof/>
          <w:color w:val="074F6A" w:themeColor="accent4" w:themeShade="80"/>
          <w:lang w:val="es-ES"/>
        </w:rPr>
        <w:t xml:space="preserve">Fusce in sapien eu purus dapibus commodo. </w:t>
      </w:r>
      <w:r w:rsidRPr="00B3529B">
        <w:rPr>
          <w:noProof/>
          <w:color w:val="074F6A" w:themeColor="accent4" w:themeShade="80"/>
        </w:rPr>
        <w:t>Cum sociis natoque penatibus et magnis dis parturient montes, nascetur ridiculus mus. Cras faucibus condimentum odio. Sed ac ligula. Aliquam at eros. Etiam at ligula et tellus ullamcorper ultrices.</w:t>
      </w:r>
    </w:p>
    <w:p w14:paraId="5CB9CB0F" w14:textId="77777777" w:rsidR="008F7083" w:rsidRPr="00B3529B" w:rsidRDefault="008F7083" w:rsidP="008F7083">
      <w:pPr>
        <w:spacing w:line="480" w:lineRule="auto"/>
        <w:rPr>
          <w:color w:val="074F6A" w:themeColor="accent4" w:themeShade="80"/>
        </w:rPr>
      </w:pPr>
    </w:p>
    <w:p w14:paraId="5EAFF429" w14:textId="77777777" w:rsidR="008F7083" w:rsidRPr="00B3529B" w:rsidRDefault="008F7083" w:rsidP="008F7083">
      <w:pPr>
        <w:pStyle w:val="TableTitles"/>
        <w:rPr>
          <w:color w:val="074F6A" w:themeColor="accent4" w:themeShade="80"/>
        </w:rPr>
      </w:pPr>
      <w:bookmarkStart w:id="11" w:name="_Toc177045913"/>
      <w:r w:rsidRPr="00B3529B">
        <w:rPr>
          <w:color w:val="074F6A" w:themeColor="accent4" w:themeShade="80"/>
        </w:rPr>
        <w:t>Table 1.1 Example of a small table</w:t>
      </w:r>
      <w:bookmarkEnd w:id="11"/>
    </w:p>
    <w:tbl>
      <w:tblPr>
        <w:tblStyle w:val="GridTable1Light1"/>
        <w:tblW w:w="0" w:type="auto"/>
        <w:tblLook w:val="04A0" w:firstRow="1" w:lastRow="0" w:firstColumn="1" w:lastColumn="0" w:noHBand="0" w:noVBand="1"/>
        <w:tblCaption w:val="Table 1.1 Example of how to format a table"/>
        <w:tblDescription w:val="This table is meant to serve as an example of a properly formatted table. "/>
      </w:tblPr>
      <w:tblGrid>
        <w:gridCol w:w="2876"/>
        <w:gridCol w:w="2877"/>
        <w:gridCol w:w="2877"/>
      </w:tblGrid>
      <w:tr w:rsidR="00B3529B" w:rsidRPr="00B3529B" w14:paraId="6DE29E60" w14:textId="77777777" w:rsidTr="002D4CE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876" w:type="dxa"/>
          </w:tcPr>
          <w:p w14:paraId="1F36B073" w14:textId="77777777" w:rsidR="005E3501" w:rsidRPr="00B3529B" w:rsidRDefault="005E3501" w:rsidP="002D4CEF">
            <w:pPr>
              <w:rPr>
                <w:rFonts w:eastAsia="Calibri"/>
                <w:color w:val="074F6A" w:themeColor="accent4" w:themeShade="80"/>
              </w:rPr>
            </w:pPr>
            <w:r w:rsidRPr="00B3529B">
              <w:rPr>
                <w:rFonts w:eastAsia="Calibri"/>
                <w:color w:val="074F6A" w:themeColor="accent4" w:themeShade="80"/>
              </w:rPr>
              <w:t>Sample 1</w:t>
            </w:r>
          </w:p>
        </w:tc>
        <w:tc>
          <w:tcPr>
            <w:tcW w:w="2877" w:type="dxa"/>
          </w:tcPr>
          <w:p w14:paraId="101BE04E" w14:textId="77777777" w:rsidR="005E3501" w:rsidRPr="00B3529B" w:rsidRDefault="005E3501" w:rsidP="002D4CEF">
            <w:pPr>
              <w:cnfStyle w:val="100000000000" w:firstRow="1"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2</w:t>
            </w:r>
          </w:p>
        </w:tc>
        <w:tc>
          <w:tcPr>
            <w:tcW w:w="2877" w:type="dxa"/>
          </w:tcPr>
          <w:p w14:paraId="1878D07A" w14:textId="77777777" w:rsidR="005E3501" w:rsidRPr="00B3529B" w:rsidRDefault="005E3501" w:rsidP="002D4CEF">
            <w:pPr>
              <w:cnfStyle w:val="100000000000" w:firstRow="1"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3</w:t>
            </w:r>
          </w:p>
        </w:tc>
      </w:tr>
      <w:tr w:rsidR="00B3529B" w:rsidRPr="00B3529B" w14:paraId="4F6FF7DD" w14:textId="77777777" w:rsidTr="002D4CEF">
        <w:tc>
          <w:tcPr>
            <w:cnfStyle w:val="001000000000" w:firstRow="0" w:lastRow="0" w:firstColumn="1" w:lastColumn="0" w:oddVBand="0" w:evenVBand="0" w:oddHBand="0" w:evenHBand="0" w:firstRowFirstColumn="0" w:firstRowLastColumn="0" w:lastRowFirstColumn="0" w:lastRowLastColumn="0"/>
            <w:tcW w:w="2876" w:type="dxa"/>
          </w:tcPr>
          <w:p w14:paraId="29E2C2B6" w14:textId="77777777" w:rsidR="005E3501" w:rsidRPr="00B3529B" w:rsidRDefault="005E3501" w:rsidP="002D4CEF">
            <w:pPr>
              <w:rPr>
                <w:rFonts w:eastAsia="Calibri"/>
                <w:bCs w:val="0"/>
                <w:color w:val="074F6A" w:themeColor="accent4" w:themeShade="80"/>
              </w:rPr>
            </w:pPr>
          </w:p>
          <w:p w14:paraId="7B548114" w14:textId="77777777" w:rsidR="005E3501" w:rsidRPr="00B3529B" w:rsidRDefault="005E3501" w:rsidP="002D4CEF">
            <w:pPr>
              <w:rPr>
                <w:rFonts w:eastAsia="Calibri"/>
                <w:bCs w:val="0"/>
                <w:color w:val="074F6A" w:themeColor="accent4" w:themeShade="80"/>
              </w:rPr>
            </w:pPr>
            <w:r w:rsidRPr="00B3529B">
              <w:rPr>
                <w:rFonts w:eastAsia="Calibri"/>
                <w:bCs w:val="0"/>
                <w:color w:val="074F6A" w:themeColor="accent4" w:themeShade="80"/>
              </w:rPr>
              <w:t>Sample text</w:t>
            </w:r>
          </w:p>
          <w:p w14:paraId="73E8C89C" w14:textId="77777777" w:rsidR="005E3501" w:rsidRPr="00B3529B" w:rsidRDefault="005E3501" w:rsidP="002D4CEF">
            <w:pPr>
              <w:rPr>
                <w:rFonts w:eastAsia="Calibri"/>
                <w:bCs w:val="0"/>
                <w:color w:val="074F6A" w:themeColor="accent4" w:themeShade="80"/>
              </w:rPr>
            </w:pPr>
          </w:p>
        </w:tc>
        <w:tc>
          <w:tcPr>
            <w:tcW w:w="2877" w:type="dxa"/>
          </w:tcPr>
          <w:p w14:paraId="4464FBB0"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c>
          <w:tcPr>
            <w:tcW w:w="2877" w:type="dxa"/>
          </w:tcPr>
          <w:p w14:paraId="711861E1"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r>
      <w:tr w:rsidR="00B3529B" w:rsidRPr="00B3529B" w14:paraId="3E01AE40" w14:textId="77777777" w:rsidTr="002D4CEF">
        <w:tc>
          <w:tcPr>
            <w:cnfStyle w:val="001000000000" w:firstRow="0" w:lastRow="0" w:firstColumn="1" w:lastColumn="0" w:oddVBand="0" w:evenVBand="0" w:oddHBand="0" w:evenHBand="0" w:firstRowFirstColumn="0" w:firstRowLastColumn="0" w:lastRowFirstColumn="0" w:lastRowLastColumn="0"/>
            <w:tcW w:w="2876" w:type="dxa"/>
          </w:tcPr>
          <w:p w14:paraId="1584AE55" w14:textId="77777777" w:rsidR="005E3501" w:rsidRPr="00B3529B" w:rsidRDefault="005E3501" w:rsidP="002D4CEF">
            <w:pPr>
              <w:rPr>
                <w:rFonts w:eastAsia="Calibri"/>
                <w:bCs w:val="0"/>
                <w:color w:val="074F6A" w:themeColor="accent4" w:themeShade="80"/>
              </w:rPr>
            </w:pPr>
            <w:r w:rsidRPr="00B3529B">
              <w:rPr>
                <w:rFonts w:eastAsia="Calibri"/>
                <w:bCs w:val="0"/>
                <w:color w:val="074F6A" w:themeColor="accent4" w:themeShade="80"/>
              </w:rPr>
              <w:t>Sample text</w:t>
            </w:r>
          </w:p>
        </w:tc>
        <w:tc>
          <w:tcPr>
            <w:tcW w:w="2877" w:type="dxa"/>
          </w:tcPr>
          <w:p w14:paraId="1E20AC93"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c>
          <w:tcPr>
            <w:tcW w:w="2877" w:type="dxa"/>
          </w:tcPr>
          <w:p w14:paraId="668957FF"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r>
      <w:tr w:rsidR="00B3529B" w:rsidRPr="00B3529B" w14:paraId="7D2E83F3" w14:textId="77777777" w:rsidTr="002D4CEF">
        <w:tc>
          <w:tcPr>
            <w:cnfStyle w:val="001000000000" w:firstRow="0" w:lastRow="0" w:firstColumn="1" w:lastColumn="0" w:oddVBand="0" w:evenVBand="0" w:oddHBand="0" w:evenHBand="0" w:firstRowFirstColumn="0" w:firstRowLastColumn="0" w:lastRowFirstColumn="0" w:lastRowLastColumn="0"/>
            <w:tcW w:w="2876" w:type="dxa"/>
          </w:tcPr>
          <w:p w14:paraId="61869435" w14:textId="77777777" w:rsidR="005E3501" w:rsidRPr="00B3529B" w:rsidRDefault="005E3501" w:rsidP="002D4CEF">
            <w:pPr>
              <w:rPr>
                <w:rFonts w:eastAsia="Calibri"/>
                <w:bCs w:val="0"/>
                <w:color w:val="074F6A" w:themeColor="accent4" w:themeShade="80"/>
              </w:rPr>
            </w:pPr>
            <w:r w:rsidRPr="00B3529B">
              <w:rPr>
                <w:rFonts w:eastAsia="Calibri"/>
                <w:bCs w:val="0"/>
                <w:color w:val="074F6A" w:themeColor="accent4" w:themeShade="80"/>
              </w:rPr>
              <w:t>Sample text</w:t>
            </w:r>
          </w:p>
        </w:tc>
        <w:tc>
          <w:tcPr>
            <w:tcW w:w="2877" w:type="dxa"/>
          </w:tcPr>
          <w:p w14:paraId="02F08F9F"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c>
          <w:tcPr>
            <w:tcW w:w="2877" w:type="dxa"/>
          </w:tcPr>
          <w:p w14:paraId="61C27C7C"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r>
      <w:tr w:rsidR="00B3529B" w:rsidRPr="00B3529B" w14:paraId="0FB1A493" w14:textId="77777777" w:rsidTr="002D4CEF">
        <w:tc>
          <w:tcPr>
            <w:cnfStyle w:val="001000000000" w:firstRow="0" w:lastRow="0" w:firstColumn="1" w:lastColumn="0" w:oddVBand="0" w:evenVBand="0" w:oddHBand="0" w:evenHBand="0" w:firstRowFirstColumn="0" w:firstRowLastColumn="0" w:lastRowFirstColumn="0" w:lastRowLastColumn="0"/>
            <w:tcW w:w="2876" w:type="dxa"/>
          </w:tcPr>
          <w:p w14:paraId="7C890F7D" w14:textId="77777777" w:rsidR="005E3501" w:rsidRPr="00B3529B" w:rsidRDefault="005E3501" w:rsidP="002D4CEF">
            <w:pPr>
              <w:rPr>
                <w:rFonts w:eastAsia="Calibri"/>
                <w:bCs w:val="0"/>
                <w:color w:val="074F6A" w:themeColor="accent4" w:themeShade="80"/>
              </w:rPr>
            </w:pPr>
            <w:r w:rsidRPr="00B3529B">
              <w:rPr>
                <w:rFonts w:eastAsia="Calibri"/>
                <w:bCs w:val="0"/>
                <w:color w:val="074F6A" w:themeColor="accent4" w:themeShade="80"/>
              </w:rPr>
              <w:t>Sample text</w:t>
            </w:r>
          </w:p>
        </w:tc>
        <w:tc>
          <w:tcPr>
            <w:tcW w:w="2877" w:type="dxa"/>
          </w:tcPr>
          <w:p w14:paraId="31242553"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c>
          <w:tcPr>
            <w:tcW w:w="2877" w:type="dxa"/>
          </w:tcPr>
          <w:p w14:paraId="52B89ED1" w14:textId="77777777" w:rsidR="005E3501" w:rsidRPr="00B3529B" w:rsidRDefault="005E3501" w:rsidP="002D4CEF">
            <w:pPr>
              <w:cnfStyle w:val="000000000000" w:firstRow="0" w:lastRow="0" w:firstColumn="0" w:lastColumn="0" w:oddVBand="0" w:evenVBand="0" w:oddHBand="0" w:evenHBand="0" w:firstRowFirstColumn="0" w:firstRowLastColumn="0" w:lastRowFirstColumn="0" w:lastRowLastColumn="0"/>
              <w:rPr>
                <w:rFonts w:eastAsia="Calibri"/>
                <w:color w:val="074F6A" w:themeColor="accent4" w:themeShade="80"/>
              </w:rPr>
            </w:pPr>
            <w:r w:rsidRPr="00B3529B">
              <w:rPr>
                <w:rFonts w:eastAsia="Calibri"/>
                <w:color w:val="074F6A" w:themeColor="accent4" w:themeShade="80"/>
              </w:rPr>
              <w:t>Sample text</w:t>
            </w:r>
          </w:p>
        </w:tc>
      </w:tr>
    </w:tbl>
    <w:p w14:paraId="2D035D6A" w14:textId="77777777" w:rsidR="008F7083" w:rsidRPr="00B3529B" w:rsidRDefault="008F7083" w:rsidP="008F7083">
      <w:pPr>
        <w:rPr>
          <w:color w:val="074F6A" w:themeColor="accent4" w:themeShade="80"/>
        </w:rPr>
      </w:pPr>
    </w:p>
    <w:p w14:paraId="75238651" w14:textId="77777777" w:rsidR="005E3501" w:rsidRPr="00B3529B" w:rsidRDefault="005E3501" w:rsidP="008F7083">
      <w:pPr>
        <w:rPr>
          <w:color w:val="074F6A" w:themeColor="accent4" w:themeShade="80"/>
        </w:rPr>
      </w:pPr>
    </w:p>
    <w:p w14:paraId="6EE4D752" w14:textId="77777777" w:rsidR="005E3501" w:rsidRPr="00B3529B" w:rsidRDefault="005E3501" w:rsidP="005E3501">
      <w:pPr>
        <w:pStyle w:val="TableTitles"/>
        <w:rPr>
          <w:color w:val="074F6A" w:themeColor="accent4" w:themeShade="80"/>
        </w:rPr>
      </w:pPr>
      <w:bookmarkStart w:id="12" w:name="_Toc177045914"/>
      <w:r w:rsidRPr="00B3529B">
        <w:rPr>
          <w:color w:val="074F6A" w:themeColor="accent4" w:themeShade="80"/>
        </w:rPr>
        <w:t>Table 1.2 Example of a table that is longer than one page: Single space any table titles that are longer than one line</w:t>
      </w:r>
      <w:bookmarkEnd w:id="12"/>
    </w:p>
    <w:tbl>
      <w:tblPr>
        <w:tblStyle w:val="TableGrid"/>
        <w:tblW w:w="0" w:type="auto"/>
        <w:tblLook w:val="04A0" w:firstRow="1" w:lastRow="0" w:firstColumn="1" w:lastColumn="0" w:noHBand="0" w:noVBand="1"/>
        <w:tblCaption w:val="Table 1.2 Sample table that is longer than one page"/>
        <w:tblDescription w:val="This table is an example of a correctly formatted table that extends longer than one page. "/>
      </w:tblPr>
      <w:tblGrid>
        <w:gridCol w:w="2876"/>
        <w:gridCol w:w="2877"/>
        <w:gridCol w:w="2877"/>
      </w:tblGrid>
      <w:tr w:rsidR="00B3529B" w:rsidRPr="00B3529B" w14:paraId="3F6DE447" w14:textId="77777777" w:rsidTr="002D4CEF">
        <w:trPr>
          <w:trHeight w:val="20"/>
          <w:tblHeader/>
        </w:trPr>
        <w:tc>
          <w:tcPr>
            <w:tcW w:w="2876" w:type="dxa"/>
          </w:tcPr>
          <w:p w14:paraId="5C255568" w14:textId="77777777" w:rsidR="005E3501" w:rsidRPr="00B3529B" w:rsidRDefault="005E3501" w:rsidP="002D4CEF">
            <w:pPr>
              <w:ind w:firstLine="0"/>
              <w:rPr>
                <w:b/>
                <w:bCs w:val="0"/>
                <w:color w:val="074F6A" w:themeColor="accent4" w:themeShade="80"/>
              </w:rPr>
            </w:pPr>
            <w:r w:rsidRPr="00B3529B">
              <w:rPr>
                <w:b/>
                <w:color w:val="074F6A" w:themeColor="accent4" w:themeShade="80"/>
              </w:rPr>
              <w:t>Example 1</w:t>
            </w:r>
          </w:p>
        </w:tc>
        <w:tc>
          <w:tcPr>
            <w:tcW w:w="2877" w:type="dxa"/>
          </w:tcPr>
          <w:p w14:paraId="1F4A50EC" w14:textId="77777777" w:rsidR="005E3501" w:rsidRPr="00B3529B" w:rsidRDefault="005E3501" w:rsidP="002D4CEF">
            <w:pPr>
              <w:ind w:firstLine="0"/>
              <w:rPr>
                <w:b/>
                <w:bCs w:val="0"/>
                <w:color w:val="074F6A" w:themeColor="accent4" w:themeShade="80"/>
              </w:rPr>
            </w:pPr>
            <w:r w:rsidRPr="00B3529B">
              <w:rPr>
                <w:b/>
                <w:color w:val="074F6A" w:themeColor="accent4" w:themeShade="80"/>
              </w:rPr>
              <w:t>Example 2</w:t>
            </w:r>
          </w:p>
        </w:tc>
        <w:tc>
          <w:tcPr>
            <w:tcW w:w="2877" w:type="dxa"/>
          </w:tcPr>
          <w:p w14:paraId="010F34EC" w14:textId="77777777" w:rsidR="005E3501" w:rsidRPr="00B3529B" w:rsidRDefault="005E3501" w:rsidP="002D4CEF">
            <w:pPr>
              <w:ind w:firstLine="0"/>
              <w:rPr>
                <w:b/>
                <w:bCs w:val="0"/>
                <w:color w:val="074F6A" w:themeColor="accent4" w:themeShade="80"/>
              </w:rPr>
            </w:pPr>
            <w:r w:rsidRPr="00B3529B">
              <w:rPr>
                <w:b/>
                <w:color w:val="074F6A" w:themeColor="accent4" w:themeShade="80"/>
              </w:rPr>
              <w:t>Example 3</w:t>
            </w:r>
          </w:p>
        </w:tc>
      </w:tr>
      <w:tr w:rsidR="00B3529B" w:rsidRPr="00B3529B" w14:paraId="45475E09" w14:textId="77777777" w:rsidTr="002D4CEF">
        <w:tc>
          <w:tcPr>
            <w:tcW w:w="2876" w:type="dxa"/>
          </w:tcPr>
          <w:p w14:paraId="75DB4784"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p w14:paraId="78538271" w14:textId="77777777" w:rsidR="005E3501" w:rsidRPr="00B3529B" w:rsidRDefault="005E3501" w:rsidP="002D4CEF">
            <w:pPr>
              <w:ind w:firstLine="0"/>
              <w:rPr>
                <w:color w:val="074F6A" w:themeColor="accent4" w:themeShade="80"/>
              </w:rPr>
            </w:pPr>
          </w:p>
        </w:tc>
        <w:tc>
          <w:tcPr>
            <w:tcW w:w="2877" w:type="dxa"/>
          </w:tcPr>
          <w:p w14:paraId="36C0340B"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069961BE"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61D4A3F8" w14:textId="77777777" w:rsidTr="002D4CEF">
        <w:tc>
          <w:tcPr>
            <w:tcW w:w="2876" w:type="dxa"/>
          </w:tcPr>
          <w:p w14:paraId="5DEF58F5" w14:textId="77777777" w:rsidR="005E3501" w:rsidRPr="00B3529B" w:rsidRDefault="005E3501" w:rsidP="002D4CEF">
            <w:pPr>
              <w:ind w:firstLine="0"/>
              <w:rPr>
                <w:color w:val="074F6A" w:themeColor="accent4" w:themeShade="80"/>
              </w:rPr>
            </w:pPr>
          </w:p>
          <w:p w14:paraId="4234991A"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76E25C13"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64F338BD"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572E6435" w14:textId="77777777" w:rsidTr="002D4CEF">
        <w:tc>
          <w:tcPr>
            <w:tcW w:w="2876" w:type="dxa"/>
          </w:tcPr>
          <w:p w14:paraId="35A33DDB" w14:textId="77777777" w:rsidR="005E3501" w:rsidRPr="00B3529B" w:rsidRDefault="005E3501" w:rsidP="002D4CEF">
            <w:pPr>
              <w:ind w:firstLine="0"/>
              <w:rPr>
                <w:color w:val="074F6A" w:themeColor="accent4" w:themeShade="80"/>
              </w:rPr>
            </w:pPr>
          </w:p>
          <w:p w14:paraId="5288CF74" w14:textId="77777777" w:rsidR="005E3501" w:rsidRPr="00B3529B" w:rsidRDefault="005E3501" w:rsidP="002D4CEF">
            <w:pPr>
              <w:ind w:firstLine="0"/>
              <w:rPr>
                <w:color w:val="074F6A" w:themeColor="accent4" w:themeShade="80"/>
              </w:rPr>
            </w:pPr>
            <w:r w:rsidRPr="00B3529B">
              <w:rPr>
                <w:color w:val="074F6A" w:themeColor="accent4" w:themeShade="80"/>
              </w:rPr>
              <w:lastRenderedPageBreak/>
              <w:t>Sample text</w:t>
            </w:r>
          </w:p>
        </w:tc>
        <w:tc>
          <w:tcPr>
            <w:tcW w:w="2877" w:type="dxa"/>
          </w:tcPr>
          <w:p w14:paraId="658B6743" w14:textId="77777777" w:rsidR="005E3501" w:rsidRPr="00B3529B" w:rsidRDefault="005E3501" w:rsidP="002D4CEF">
            <w:pPr>
              <w:ind w:firstLine="0"/>
              <w:rPr>
                <w:color w:val="074F6A" w:themeColor="accent4" w:themeShade="80"/>
              </w:rPr>
            </w:pPr>
            <w:r w:rsidRPr="00B3529B">
              <w:rPr>
                <w:color w:val="074F6A" w:themeColor="accent4" w:themeShade="80"/>
              </w:rPr>
              <w:lastRenderedPageBreak/>
              <w:t>Sample text</w:t>
            </w:r>
          </w:p>
        </w:tc>
        <w:tc>
          <w:tcPr>
            <w:tcW w:w="2877" w:type="dxa"/>
          </w:tcPr>
          <w:p w14:paraId="3005522D"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32D129EB" w14:textId="77777777" w:rsidTr="002D4CEF">
        <w:tc>
          <w:tcPr>
            <w:tcW w:w="2876" w:type="dxa"/>
          </w:tcPr>
          <w:p w14:paraId="29C7399F" w14:textId="77777777" w:rsidR="005E3501" w:rsidRPr="00B3529B" w:rsidRDefault="005E3501" w:rsidP="002D4CEF">
            <w:pPr>
              <w:ind w:firstLine="0"/>
              <w:rPr>
                <w:color w:val="074F6A" w:themeColor="accent4" w:themeShade="80"/>
              </w:rPr>
            </w:pPr>
          </w:p>
          <w:p w14:paraId="5AFA3F9C"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4D671C03"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07AA7EDA"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64C783B0" w14:textId="77777777" w:rsidTr="002D4CEF">
        <w:tc>
          <w:tcPr>
            <w:tcW w:w="2876" w:type="dxa"/>
          </w:tcPr>
          <w:p w14:paraId="1D41E31B" w14:textId="77777777" w:rsidR="005E3501" w:rsidRPr="00B3529B" w:rsidRDefault="005E3501" w:rsidP="002D4CEF">
            <w:pPr>
              <w:ind w:firstLine="0"/>
              <w:rPr>
                <w:color w:val="074F6A" w:themeColor="accent4" w:themeShade="80"/>
              </w:rPr>
            </w:pPr>
          </w:p>
          <w:p w14:paraId="03B24845"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698B4127"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1E4F56F4"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2C67CFAF" w14:textId="77777777" w:rsidTr="002D4CEF">
        <w:tc>
          <w:tcPr>
            <w:tcW w:w="2876" w:type="dxa"/>
          </w:tcPr>
          <w:p w14:paraId="5513E7DA" w14:textId="77777777" w:rsidR="005E3501" w:rsidRPr="00B3529B" w:rsidRDefault="005E3501" w:rsidP="002D4CEF">
            <w:pPr>
              <w:ind w:firstLine="0"/>
              <w:rPr>
                <w:color w:val="074F6A" w:themeColor="accent4" w:themeShade="80"/>
              </w:rPr>
            </w:pPr>
          </w:p>
          <w:p w14:paraId="77B28C21"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17B6CA72"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5A814603"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7915306C" w14:textId="77777777" w:rsidTr="002D4CEF">
        <w:tc>
          <w:tcPr>
            <w:tcW w:w="2876" w:type="dxa"/>
          </w:tcPr>
          <w:p w14:paraId="25974A50" w14:textId="77777777" w:rsidR="005E3501" w:rsidRPr="00B3529B" w:rsidRDefault="005E3501" w:rsidP="002D4CEF">
            <w:pPr>
              <w:ind w:firstLine="0"/>
              <w:rPr>
                <w:color w:val="074F6A" w:themeColor="accent4" w:themeShade="80"/>
              </w:rPr>
            </w:pPr>
          </w:p>
          <w:p w14:paraId="380A9B75"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09FA9A6B"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6E02B636"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1D6B56CE" w14:textId="77777777" w:rsidTr="002D4CEF">
        <w:tc>
          <w:tcPr>
            <w:tcW w:w="2876" w:type="dxa"/>
          </w:tcPr>
          <w:p w14:paraId="3CEF9459" w14:textId="77777777" w:rsidR="005E3501" w:rsidRPr="00B3529B" w:rsidRDefault="005E3501" w:rsidP="002D4CEF">
            <w:pPr>
              <w:ind w:firstLine="0"/>
              <w:rPr>
                <w:color w:val="074F6A" w:themeColor="accent4" w:themeShade="80"/>
              </w:rPr>
            </w:pPr>
          </w:p>
          <w:p w14:paraId="4E1AF093"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7A8C13DC"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6AE2E4AB"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3FEE5806" w14:textId="77777777" w:rsidTr="002D4CEF">
        <w:tc>
          <w:tcPr>
            <w:tcW w:w="2876" w:type="dxa"/>
          </w:tcPr>
          <w:p w14:paraId="39EDD8DB" w14:textId="77777777" w:rsidR="005E3501" w:rsidRPr="00B3529B" w:rsidRDefault="005E3501" w:rsidP="002D4CEF">
            <w:pPr>
              <w:ind w:firstLine="0"/>
              <w:rPr>
                <w:color w:val="074F6A" w:themeColor="accent4" w:themeShade="80"/>
              </w:rPr>
            </w:pPr>
          </w:p>
          <w:p w14:paraId="74A50FFD"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7B635338"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2C7C845B"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r w:rsidR="00B3529B" w:rsidRPr="00B3529B" w14:paraId="65B89D12" w14:textId="77777777" w:rsidTr="002D4CEF">
        <w:tc>
          <w:tcPr>
            <w:tcW w:w="2876" w:type="dxa"/>
          </w:tcPr>
          <w:p w14:paraId="35B3A42A" w14:textId="77777777" w:rsidR="005E3501" w:rsidRPr="00B3529B" w:rsidRDefault="005E3501" w:rsidP="002D4CEF">
            <w:pPr>
              <w:ind w:firstLine="0"/>
              <w:rPr>
                <w:color w:val="074F6A" w:themeColor="accent4" w:themeShade="80"/>
              </w:rPr>
            </w:pPr>
          </w:p>
          <w:p w14:paraId="47ADABC2"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6CA31CC5"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c>
          <w:tcPr>
            <w:tcW w:w="2877" w:type="dxa"/>
          </w:tcPr>
          <w:p w14:paraId="4893B5F7" w14:textId="77777777" w:rsidR="005E3501" w:rsidRPr="00B3529B" w:rsidRDefault="005E3501" w:rsidP="002D4CEF">
            <w:pPr>
              <w:ind w:firstLine="0"/>
              <w:rPr>
                <w:color w:val="074F6A" w:themeColor="accent4" w:themeShade="80"/>
              </w:rPr>
            </w:pPr>
            <w:r w:rsidRPr="00B3529B">
              <w:rPr>
                <w:color w:val="074F6A" w:themeColor="accent4" w:themeShade="80"/>
              </w:rPr>
              <w:t>Sample text</w:t>
            </w:r>
          </w:p>
        </w:tc>
      </w:tr>
    </w:tbl>
    <w:p w14:paraId="766E9B4B" w14:textId="77777777" w:rsidR="005E3501" w:rsidRPr="004E3454" w:rsidRDefault="005E3501" w:rsidP="005E3501"/>
    <w:p w14:paraId="0C4891B2" w14:textId="77777777" w:rsidR="008F7083" w:rsidRPr="004E3454" w:rsidRDefault="008F7083" w:rsidP="005E3501">
      <w:pPr>
        <w:tabs>
          <w:tab w:val="left" w:pos="1695"/>
        </w:tabs>
        <w:spacing w:line="480" w:lineRule="auto"/>
      </w:pPr>
    </w:p>
    <w:p w14:paraId="570A2078" w14:textId="77777777" w:rsidR="005E3501" w:rsidRPr="004E3454" w:rsidRDefault="005E3501" w:rsidP="005E3501">
      <w:pPr>
        <w:tabs>
          <w:tab w:val="left" w:pos="1695"/>
        </w:tabs>
        <w:spacing w:line="480" w:lineRule="auto"/>
      </w:pPr>
    </w:p>
    <w:p w14:paraId="3A8C8E62" w14:textId="77777777" w:rsidR="005E3501" w:rsidRPr="004E3454" w:rsidRDefault="005E3501" w:rsidP="005E3501">
      <w:pPr>
        <w:tabs>
          <w:tab w:val="left" w:pos="1695"/>
        </w:tabs>
        <w:spacing w:line="480" w:lineRule="auto"/>
      </w:pPr>
    </w:p>
    <w:p w14:paraId="3D3F29EE" w14:textId="77777777" w:rsidR="005E3501" w:rsidRPr="004E3454" w:rsidRDefault="005E3501" w:rsidP="005E3501">
      <w:pPr>
        <w:tabs>
          <w:tab w:val="left" w:pos="1695"/>
        </w:tabs>
        <w:spacing w:line="480" w:lineRule="auto"/>
      </w:pPr>
      <w:r w:rsidRPr="004E3454">
        <w:rPr>
          <w:noProof/>
        </w:rPr>
        <mc:AlternateContent>
          <mc:Choice Requires="wps">
            <w:drawing>
              <wp:inline distT="0" distB="0" distL="0" distR="0" wp14:anchorId="6D9DA52C" wp14:editId="2DE67CAE">
                <wp:extent cx="2704564" cy="1081825"/>
                <wp:effectExtent l="0" t="19050" r="38735" b="42545"/>
                <wp:docPr id="1066185818" name="Arrow: Right 3" descr="Right arrow used as a sample figure."/>
                <wp:cNvGraphicFramePr/>
                <a:graphic xmlns:a="http://schemas.openxmlformats.org/drawingml/2006/main">
                  <a:graphicData uri="http://schemas.microsoft.com/office/word/2010/wordprocessingShape">
                    <wps:wsp>
                      <wps:cNvSpPr/>
                      <wps:spPr>
                        <a:xfrm>
                          <a:off x="0" y="0"/>
                          <a:ext cx="2704564" cy="1081825"/>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5EC7FD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alt="Right arrow used as a sample figure." style="width:212.95pt;height:8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" adj="17280" fillcolor="#156082 [3204]" strokecolor="#030e13 [484]" strokeweight="1pt">
                <w10:anchorlock/>
              </v:shape>
            </w:pict>
          </mc:Fallback>
        </mc:AlternateContent>
      </w:r>
    </w:p>
    <w:p w14:paraId="3B38719E" w14:textId="77777777" w:rsidR="005E3501" w:rsidRPr="004E3454" w:rsidRDefault="005E3501" w:rsidP="005E3501">
      <w:pPr>
        <w:pStyle w:val="FigureCaptions"/>
      </w:pPr>
      <w:bookmarkStart w:id="13" w:name="_Toc177046083"/>
      <w:r w:rsidRPr="00B3529B">
        <w:rPr>
          <w:color w:val="074F6A" w:themeColor="accent4" w:themeShade="80"/>
        </w:rPr>
        <w:t>Figure 1.1 Sample figure caption</w:t>
      </w:r>
      <w:bookmarkEnd w:id="13"/>
    </w:p>
    <w:p w14:paraId="7F6B9249" w14:textId="77777777" w:rsidR="005E3501" w:rsidRPr="004E3454" w:rsidRDefault="005E3501" w:rsidP="005E3501">
      <w:pPr>
        <w:pStyle w:val="FigureCaptions"/>
      </w:pPr>
    </w:p>
    <w:p w14:paraId="5CD7FD31" w14:textId="77777777" w:rsidR="005E3501" w:rsidRPr="004E3454" w:rsidRDefault="005E3501" w:rsidP="005E3501"/>
    <w:p w14:paraId="6519389C" w14:textId="77777777" w:rsidR="00A45D16" w:rsidRPr="004E3454" w:rsidRDefault="00A45D16" w:rsidP="005E3501">
      <w:pPr>
        <w:sectPr w:rsidR="00A45D16" w:rsidRPr="004E3454" w:rsidSect="008F7083">
          <w:footerReference w:type="first" r:id="rId11"/>
          <w:pgSz w:w="12240" w:h="15840"/>
          <w:pgMar w:top="1440" w:right="1800" w:bottom="1440" w:left="1800" w:header="720" w:footer="720" w:gutter="0"/>
          <w:pgNumType w:start="1"/>
          <w:cols w:space="720"/>
          <w:titlePg/>
          <w:docGrid w:linePitch="360"/>
        </w:sectPr>
      </w:pPr>
    </w:p>
    <w:p w14:paraId="139DA386" w14:textId="77777777" w:rsidR="00A45D16" w:rsidRPr="004E3454" w:rsidRDefault="00A45D16" w:rsidP="00E5370D">
      <w:pPr>
        <w:pStyle w:val="Heading2"/>
      </w:pPr>
      <w:bookmarkStart w:id="14" w:name="_Toc202879199"/>
      <w:r w:rsidRPr="004E3454">
        <w:lastRenderedPageBreak/>
        <w:t xml:space="preserve">Chapter 2: </w:t>
      </w:r>
      <w:sdt>
        <w:sdtPr>
          <w:rPr>
            <w:color w:val="074F6A" w:themeColor="accent4" w:themeShade="80"/>
          </w:rPr>
          <w:alias w:val="Chapter title"/>
          <w:tag w:val="Chapter title"/>
          <w:id w:val="-584919887"/>
          <w:placeholder>
            <w:docPart w:val="2B2CD0574800406991C2A664304EF5E3"/>
          </w:placeholder>
          <w15:color w:val="339966"/>
          <w:text/>
        </w:sdtPr>
        <w:sdtEndPr/>
        <w:sdtContent>
          <w:r w:rsidRPr="00B3529B">
            <w:rPr>
              <w:color w:val="074F6A" w:themeColor="accent4" w:themeShade="80"/>
            </w:rPr>
            <w:t>Review of Literature</w:t>
          </w:r>
        </w:sdtContent>
      </w:sdt>
      <w:bookmarkEnd w:id="14"/>
    </w:p>
    <w:p w14:paraId="2196FFE8" w14:textId="77777777" w:rsidR="00A45D16" w:rsidRPr="00A1133E" w:rsidRDefault="00A45D16" w:rsidP="00E5370D">
      <w:pPr>
        <w:spacing w:line="480" w:lineRule="auto"/>
        <w:ind w:firstLine="720"/>
        <w:rPr>
          <w:noProof/>
          <w:color w:val="074F6A" w:themeColor="accent4" w:themeShade="80"/>
          <w:lang w:val="es-ES"/>
        </w:rPr>
      </w:pPr>
      <w:r w:rsidRPr="00B3529B">
        <w:rPr>
          <w:noProof/>
          <w:color w:val="074F6A" w:themeColor="accent4" w:themeShade="80"/>
        </w:rPr>
        <w:t xml:space="preserve">Lorem ipsum dolor sit amet, consectetuer adipiscing elit. </w:t>
      </w:r>
      <w:r w:rsidRPr="00A1133E">
        <w:rPr>
          <w:noProof/>
          <w:color w:val="074F6A" w:themeColor="accent4" w:themeShade="80"/>
          <w:lang w:val="es-ES"/>
        </w:rPr>
        <w:t>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38E431E9" w14:textId="77777777" w:rsidR="00A45D16" w:rsidRPr="00B3529B" w:rsidRDefault="00A45D16" w:rsidP="00E5370D">
      <w:pPr>
        <w:spacing w:line="480" w:lineRule="auto"/>
        <w:ind w:firstLine="720"/>
        <w:rPr>
          <w:noProof/>
          <w:color w:val="074F6A" w:themeColor="accent4" w:themeShade="80"/>
        </w:rPr>
      </w:pPr>
      <w:r w:rsidRPr="00B3529B">
        <w:rPr>
          <w:noProof/>
          <w:color w:val="074F6A" w:themeColor="accent4" w:themeShade="80"/>
        </w:rPr>
        <w:t>Proin pharetra nonummy pede. Mauris et orci. Aenean nec lorem. In porttitor. Donec laoreet nonummy augue. Suspendisse dui purus, scelerisque at, vulputate vitae, pretium mattis, nunc. Mauris eget neque at sem venenatis eleifend.</w:t>
      </w:r>
    </w:p>
    <w:p w14:paraId="255B8E30" w14:textId="77777777" w:rsidR="00A45D16" w:rsidRPr="00B3529B" w:rsidRDefault="00A45D16" w:rsidP="00E5370D">
      <w:pPr>
        <w:pStyle w:val="Heading3"/>
        <w:rPr>
          <w:noProof/>
          <w:color w:val="074F6A" w:themeColor="accent4" w:themeShade="80"/>
        </w:rPr>
      </w:pPr>
      <w:bookmarkStart w:id="15" w:name="_Toc202879200"/>
      <w:r w:rsidRPr="00B3529B">
        <w:rPr>
          <w:noProof/>
          <w:color w:val="074F6A" w:themeColor="accent4" w:themeShade="80"/>
        </w:rPr>
        <w:t>2.1 Another subheading in a chapter</w:t>
      </w:r>
      <w:bookmarkEnd w:id="15"/>
    </w:p>
    <w:p w14:paraId="446A9969" w14:textId="77777777" w:rsidR="00A45D16" w:rsidRPr="00B3529B" w:rsidRDefault="00A45D16" w:rsidP="00E5370D">
      <w:pPr>
        <w:spacing w:line="480" w:lineRule="auto"/>
        <w:ind w:firstLine="720"/>
        <w:rPr>
          <w:noProof/>
          <w:color w:val="074F6A" w:themeColor="accent4" w:themeShade="80"/>
        </w:rPr>
      </w:pPr>
      <w:r w:rsidRPr="00B3529B">
        <w:rPr>
          <w:noProof/>
          <w:color w:val="074F6A" w:themeColor="accent4" w:themeShade="80"/>
        </w:rPr>
        <w:t xml:space="preserve">Ut nonummy. Fusce aliquet pede non pede. </w:t>
      </w:r>
      <w:r w:rsidRPr="00A1133E">
        <w:rPr>
          <w:noProof/>
          <w:color w:val="074F6A" w:themeColor="accent4" w:themeShade="80"/>
          <w:lang w:val="es-ES"/>
        </w:rPr>
        <w:t xml:space="preserve">Suspendisse dapibus lorem pellentesque magna. Integer nulla. </w:t>
      </w:r>
      <w:r w:rsidRPr="00B3529B">
        <w:rPr>
          <w:noProof/>
          <w:color w:val="074F6A" w:themeColor="accent4" w:themeShade="80"/>
        </w:rPr>
        <w:t>Donec blandit feugiat ligula. Donec hendrerit, felis et imperdiet euismod, purus ipsum pretium metus, in lacinia nulla nisl eget sapien. Donec ut est in lectus consequat consequat.</w:t>
      </w:r>
    </w:p>
    <w:p w14:paraId="488C200B" w14:textId="77777777" w:rsidR="00A45D16" w:rsidRPr="00A1133E" w:rsidRDefault="00A45D16" w:rsidP="00E5370D">
      <w:pPr>
        <w:spacing w:line="480" w:lineRule="auto"/>
        <w:ind w:firstLine="720"/>
        <w:rPr>
          <w:noProof/>
          <w:color w:val="074F6A" w:themeColor="accent4" w:themeShade="80"/>
          <w:lang w:val="es-ES"/>
        </w:rPr>
      </w:pPr>
      <w:r w:rsidRPr="00B3529B">
        <w:rPr>
          <w:noProof/>
          <w:color w:val="074F6A" w:themeColor="accent4" w:themeShade="80"/>
        </w:rPr>
        <w:t xml:space="preserve">Etiam eget dui. Aliquam erat volutpat. Sed at lorem in nunc porta tristique. </w:t>
      </w:r>
      <w:r w:rsidRPr="00A1133E">
        <w:rPr>
          <w:noProof/>
          <w:color w:val="074F6A" w:themeColor="accent4" w:themeShade="80"/>
          <w:lang w:val="es-ES"/>
        </w:rPr>
        <w:t>Proin nec augue. Quisque aliquam tempor magna. Pellentesque habitant morbi tristique senectus et netus et malesuada fames ac turpis egestas. Nunc ac magna.</w:t>
      </w:r>
    </w:p>
    <w:p w14:paraId="42B62A1A" w14:textId="77777777" w:rsidR="00A45D16" w:rsidRPr="00A1133E" w:rsidRDefault="00A45D16" w:rsidP="00E5370D">
      <w:pPr>
        <w:spacing w:line="480" w:lineRule="auto"/>
        <w:ind w:firstLine="720"/>
        <w:rPr>
          <w:noProof/>
          <w:color w:val="074F6A" w:themeColor="accent4" w:themeShade="80"/>
          <w:lang w:val="es-ES"/>
        </w:rPr>
      </w:pPr>
      <w:r w:rsidRPr="00A1133E">
        <w:rPr>
          <w:noProof/>
          <w:color w:val="074F6A" w:themeColor="accent4" w:themeShade="80"/>
          <w:lang w:val="es-ES"/>
        </w:rPr>
        <w:t>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w:t>
      </w:r>
    </w:p>
    <w:p w14:paraId="6179F4B2" w14:textId="77777777" w:rsidR="00A45D16" w:rsidRPr="00B3529B" w:rsidRDefault="00A45D16" w:rsidP="00E5370D">
      <w:pPr>
        <w:spacing w:line="480" w:lineRule="auto"/>
        <w:ind w:firstLine="720"/>
        <w:rPr>
          <w:noProof/>
          <w:color w:val="074F6A" w:themeColor="accent4" w:themeShade="80"/>
        </w:rPr>
      </w:pPr>
      <w:r w:rsidRPr="00A1133E">
        <w:rPr>
          <w:noProof/>
          <w:color w:val="074F6A" w:themeColor="accent4" w:themeShade="80"/>
          <w:lang w:val="es-ES"/>
        </w:rPr>
        <w:lastRenderedPageBreak/>
        <w:t xml:space="preserve">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w:t>
      </w:r>
      <w:r w:rsidRPr="00B3529B">
        <w:rPr>
          <w:noProof/>
          <w:color w:val="074F6A" w:themeColor="accent4" w:themeShade="80"/>
        </w:rPr>
        <w:t>Donec elit est, consectetuer eget, consequat quis, tempus quis, wisi. In in nunc. Class aptent taciti sociosqu ad litora torquent per conubia nostra, per inceptos hymenaeos.</w:t>
      </w:r>
    </w:p>
    <w:p w14:paraId="1EAD34EC" w14:textId="77777777" w:rsidR="00E569DE" w:rsidRPr="00B3529B" w:rsidRDefault="00E569DE" w:rsidP="00E5370D">
      <w:pPr>
        <w:pStyle w:val="Heading3"/>
        <w:rPr>
          <w:noProof/>
          <w:color w:val="074F6A" w:themeColor="accent4" w:themeShade="80"/>
        </w:rPr>
      </w:pPr>
      <w:bookmarkStart w:id="16" w:name="_Toc202879201"/>
      <w:r w:rsidRPr="00B3529B">
        <w:rPr>
          <w:noProof/>
          <w:color w:val="074F6A" w:themeColor="accent4" w:themeShade="80"/>
        </w:rPr>
        <w:t>2.2 Subheading in second chapter</w:t>
      </w:r>
      <w:bookmarkEnd w:id="16"/>
    </w:p>
    <w:p w14:paraId="75D3F68E" w14:textId="77777777" w:rsidR="00A45D16" w:rsidRPr="00B3529B" w:rsidRDefault="00A45D16" w:rsidP="00A45D16">
      <w:pPr>
        <w:spacing w:line="480" w:lineRule="auto"/>
        <w:ind w:firstLine="720"/>
        <w:rPr>
          <w:noProof/>
          <w:color w:val="074F6A" w:themeColor="accent4" w:themeShade="80"/>
        </w:rPr>
      </w:pPr>
      <w:r w:rsidRPr="00A1133E">
        <w:rPr>
          <w:noProof/>
          <w:color w:val="074F6A" w:themeColor="accent4" w:themeShade="80"/>
          <w:lang w:val="es-ES"/>
        </w:rPr>
        <w:t xml:space="preserve">Donec ullamcorper fringilla eros. Fusce in sapien eu purus dapibus commodo. </w:t>
      </w:r>
      <w:r w:rsidRPr="00B3529B">
        <w:rPr>
          <w:noProof/>
          <w:color w:val="074F6A" w:themeColor="accent4" w:themeShade="80"/>
        </w:rPr>
        <w:t>Cum sociis natoque penatibus et magnis dis parturient montes, nascetur ridiculus mus. Cras faucibus condimentum odio. Sed ac ligula. Aliquam at eros. Etiam at ligula et tellus ullamcorper ultrices.</w:t>
      </w:r>
    </w:p>
    <w:p w14:paraId="5FA6A7F6" w14:textId="77777777" w:rsidR="00A45D16" w:rsidRPr="004E3454" w:rsidRDefault="00A45D16" w:rsidP="00A45D16">
      <w:pPr>
        <w:spacing w:line="480" w:lineRule="auto"/>
        <w:ind w:firstLine="720"/>
        <w:rPr>
          <w:noProof/>
        </w:rPr>
      </w:pPr>
    </w:p>
    <w:p w14:paraId="1786644F" w14:textId="77777777" w:rsidR="00A45D16" w:rsidRPr="004E3454" w:rsidRDefault="00A45D16" w:rsidP="00A45D16">
      <w:pPr>
        <w:spacing w:line="480" w:lineRule="auto"/>
        <w:ind w:firstLine="720"/>
        <w:sectPr w:rsidR="00A45D16" w:rsidRPr="004E3454" w:rsidSect="00A45D16">
          <w:pgSz w:w="12240" w:h="15840"/>
          <w:pgMar w:top="1440" w:right="1800" w:bottom="1440" w:left="1800" w:header="720" w:footer="720" w:gutter="0"/>
          <w:cols w:space="720"/>
          <w:titlePg/>
          <w:docGrid w:linePitch="360"/>
        </w:sectPr>
      </w:pPr>
    </w:p>
    <w:p w14:paraId="19C2D94F" w14:textId="77777777" w:rsidR="00A45D16" w:rsidRPr="004E3454" w:rsidRDefault="00A45D16" w:rsidP="00A45D16">
      <w:pPr>
        <w:spacing w:line="480" w:lineRule="auto"/>
        <w:ind w:firstLine="720"/>
      </w:pPr>
    </w:p>
    <w:p w14:paraId="63175E6D" w14:textId="77777777" w:rsidR="00A45D16" w:rsidRPr="004E3454" w:rsidRDefault="00A45D16" w:rsidP="00A45D16"/>
    <w:p w14:paraId="128E5451" w14:textId="77777777" w:rsidR="00A45D16" w:rsidRPr="004E3454" w:rsidRDefault="00A45D16" w:rsidP="00A45D16"/>
    <w:p w14:paraId="79455D4C" w14:textId="77777777" w:rsidR="00A45D16" w:rsidRPr="004E3454" w:rsidRDefault="00A45D16" w:rsidP="00A45D16">
      <w:r w:rsidRPr="004E3454">
        <w:rPr>
          <w:noProof/>
        </w:rPr>
        <w:drawing>
          <wp:inline distT="0" distB="0" distL="0" distR="0" wp14:anchorId="64ADD266" wp14:editId="7B6D7150">
            <wp:extent cx="7623810" cy="3670300"/>
            <wp:effectExtent l="0" t="0" r="0" b="0"/>
            <wp:docPr id="293084578" name="Graphic 1" descr="A school b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084578" name="Graphic 293084578" descr="A school bus"/>
                    <pic:cNvPicPr/>
                  </pic:nvPicPr>
                  <pic:blipFill rotWithShape="1">
                    <a:blip r:embed="rId12">
                      <a:extLst>
                        <a:ext uri="{96DAC541-7B7A-43D3-8B79-37D633B846F1}">
                          <asvg:svgBlip xmlns:asvg="http://schemas.microsoft.com/office/drawing/2016/SVG/main" r:embed="rId13"/>
                        </a:ext>
                      </a:extLst>
                    </a:blip>
                    <a:srcRect l="3322" t="28404" r="3035" b="26520"/>
                    <a:stretch/>
                  </pic:blipFill>
                  <pic:spPr bwMode="auto">
                    <a:xfrm>
                      <a:off x="0" y="0"/>
                      <a:ext cx="7623810" cy="3670300"/>
                    </a:xfrm>
                    <a:prstGeom prst="rect">
                      <a:avLst/>
                    </a:prstGeom>
                    <a:ln>
                      <a:noFill/>
                    </a:ln>
                    <a:extLst>
                      <a:ext uri="{53640926-AAD7-44D8-BBD7-CCE9431645EC}">
                        <a14:shadowObscured xmlns:a14="http://schemas.microsoft.com/office/drawing/2010/main"/>
                      </a:ext>
                    </a:extLst>
                  </pic:spPr>
                </pic:pic>
              </a:graphicData>
            </a:graphic>
          </wp:inline>
        </w:drawing>
      </w:r>
    </w:p>
    <w:p w14:paraId="75191D73" w14:textId="77777777" w:rsidR="00A45D16" w:rsidRPr="004E3454" w:rsidRDefault="00A45D16" w:rsidP="00A45D16"/>
    <w:p w14:paraId="5F8BB3E5" w14:textId="77777777" w:rsidR="00A45D16" w:rsidRPr="004E3454" w:rsidRDefault="00A45D16" w:rsidP="00A45D16"/>
    <w:p w14:paraId="0D81406C" w14:textId="77777777" w:rsidR="00A45D16" w:rsidRPr="003547FB" w:rsidRDefault="00A45D16" w:rsidP="00A45D16">
      <w:pPr>
        <w:pStyle w:val="FigureCaptions"/>
        <w:rPr>
          <w:color w:val="074F6A" w:themeColor="accent4" w:themeShade="80"/>
        </w:rPr>
        <w:sectPr w:rsidR="00A45D16" w:rsidRPr="003547FB" w:rsidSect="00A45D16">
          <w:pgSz w:w="15840" w:h="12240" w:orient="landscape"/>
          <w:pgMar w:top="1800" w:right="1440" w:bottom="1800" w:left="1440" w:header="720" w:footer="720" w:gutter="0"/>
          <w:cols w:space="720"/>
          <w:titlePg/>
          <w:docGrid w:linePitch="360"/>
        </w:sectPr>
      </w:pPr>
      <w:bookmarkStart w:id="17" w:name="_Toc177046084"/>
      <w:r w:rsidRPr="003547FB">
        <w:rPr>
          <w:color w:val="074F6A" w:themeColor="accent4" w:themeShade="80"/>
        </w:rPr>
        <w:t>Figure 2.1 A figure on a landscape page</w:t>
      </w:r>
      <w:bookmarkEnd w:id="17"/>
    </w:p>
    <w:p w14:paraId="329115C0" w14:textId="77777777" w:rsidR="00A45D16" w:rsidRPr="004E3454" w:rsidRDefault="00A45D16" w:rsidP="00E5370D">
      <w:pPr>
        <w:pStyle w:val="Heading2"/>
      </w:pPr>
      <w:bookmarkStart w:id="18" w:name="_Toc202879202"/>
      <w:r w:rsidRPr="004E3454">
        <w:lastRenderedPageBreak/>
        <w:t xml:space="preserve">Chapter 3: </w:t>
      </w:r>
      <w:sdt>
        <w:sdtPr>
          <w:alias w:val="Chapter title"/>
          <w:tag w:val="Chapter title"/>
          <w:id w:val="1638996798"/>
          <w:placeholder>
            <w:docPart w:val="2B2CD0574800406991C2A664304EF5E3"/>
          </w:placeholder>
          <w15:color w:val="339966"/>
          <w:text/>
        </w:sdtPr>
        <w:sdtEndPr/>
        <w:sdtContent>
          <w:r w:rsidRPr="00B3529B">
            <w:rPr>
              <w:color w:val="074F6A" w:themeColor="accent4" w:themeShade="80"/>
            </w:rPr>
            <w:t>Here is an Example of a Chapter with a Title that is Longer than One Line: The Table of Contents Will Automatically Format it Correctly for You</w:t>
          </w:r>
        </w:sdtContent>
      </w:sdt>
      <w:bookmarkEnd w:id="18"/>
    </w:p>
    <w:p w14:paraId="02FC282B" w14:textId="77777777" w:rsidR="00A45D16" w:rsidRPr="00A1133E" w:rsidRDefault="00A45D16" w:rsidP="00E5370D">
      <w:pPr>
        <w:spacing w:line="480" w:lineRule="auto"/>
        <w:ind w:firstLine="720"/>
        <w:rPr>
          <w:noProof/>
          <w:color w:val="074F6A" w:themeColor="accent4" w:themeShade="80"/>
          <w:lang w:val="es-ES"/>
        </w:rPr>
      </w:pPr>
      <w:r w:rsidRPr="00B3529B">
        <w:rPr>
          <w:noProof/>
          <w:color w:val="074F6A" w:themeColor="accent4" w:themeShade="80"/>
        </w:rPr>
        <w:t xml:space="preserve">Lorem ipsum dolor sit amet, consectetuer adipiscing elit. </w:t>
      </w:r>
      <w:r w:rsidRPr="00A1133E">
        <w:rPr>
          <w:noProof/>
          <w:color w:val="074F6A" w:themeColor="accent4" w:themeShade="80"/>
          <w:lang w:val="es-ES"/>
        </w:rPr>
        <w:t>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1E9D9CB1" w14:textId="77777777" w:rsidR="00A45D16" w:rsidRPr="00B3529B" w:rsidRDefault="00A45D16" w:rsidP="00E5370D">
      <w:pPr>
        <w:spacing w:line="480" w:lineRule="auto"/>
        <w:ind w:firstLine="720"/>
        <w:rPr>
          <w:noProof/>
          <w:color w:val="074F6A" w:themeColor="accent4" w:themeShade="80"/>
        </w:rPr>
      </w:pPr>
      <w:r w:rsidRPr="00B3529B">
        <w:rPr>
          <w:noProof/>
          <w:color w:val="074F6A" w:themeColor="accent4" w:themeShade="80"/>
        </w:rPr>
        <w:t>Proin pharetra nonummy pede. Mauris et orci. Aenean nec lorem. In porttitor. Donec laoreet nonummy augue. Suspendisse dui purus, scelerisque at, vulputate vitae, pretium mattis, nunc. Mauris eget neque at sem venenatis eleifend.</w:t>
      </w:r>
    </w:p>
    <w:p w14:paraId="1F90E615" w14:textId="77777777" w:rsidR="00A45D16" w:rsidRPr="00B3529B" w:rsidRDefault="00A45D16" w:rsidP="00E5370D">
      <w:pPr>
        <w:pStyle w:val="Heading3"/>
        <w:rPr>
          <w:noProof/>
          <w:color w:val="074F6A" w:themeColor="accent4" w:themeShade="80"/>
        </w:rPr>
      </w:pPr>
      <w:bookmarkStart w:id="19" w:name="_Toc202879203"/>
      <w:r w:rsidRPr="00B3529B">
        <w:rPr>
          <w:noProof/>
          <w:color w:val="074F6A" w:themeColor="accent4" w:themeShade="80"/>
        </w:rPr>
        <w:t>3.1 Subheading in another chapter</w:t>
      </w:r>
      <w:bookmarkEnd w:id="19"/>
    </w:p>
    <w:p w14:paraId="14D76B74" w14:textId="77777777" w:rsidR="00A45D16" w:rsidRPr="00B3529B" w:rsidRDefault="00A45D16" w:rsidP="00E5370D">
      <w:pPr>
        <w:spacing w:line="480" w:lineRule="auto"/>
        <w:ind w:firstLine="720"/>
        <w:rPr>
          <w:noProof/>
          <w:color w:val="074F6A" w:themeColor="accent4" w:themeShade="80"/>
        </w:rPr>
      </w:pPr>
      <w:r w:rsidRPr="00B3529B">
        <w:rPr>
          <w:noProof/>
          <w:color w:val="074F6A" w:themeColor="accent4" w:themeShade="80"/>
        </w:rPr>
        <w:t xml:space="preserve">Ut nonummy. Fusce aliquet pede non pede. </w:t>
      </w:r>
      <w:r w:rsidRPr="00A1133E">
        <w:rPr>
          <w:noProof/>
          <w:color w:val="074F6A" w:themeColor="accent4" w:themeShade="80"/>
          <w:lang w:val="es-ES"/>
        </w:rPr>
        <w:t xml:space="preserve">Suspendisse dapibus lorem pellentesque magna. Integer nulla. </w:t>
      </w:r>
      <w:r w:rsidRPr="00B3529B">
        <w:rPr>
          <w:noProof/>
          <w:color w:val="074F6A" w:themeColor="accent4" w:themeShade="80"/>
        </w:rPr>
        <w:t>Donec blandit feugiat ligula. Donec hendrerit, felis et imperdiet euismod, purus ipsum pretium metus, in lacinia nulla nisl eget sapien. Donec ut est in lectus consequat consequat.</w:t>
      </w:r>
    </w:p>
    <w:p w14:paraId="274200FB" w14:textId="77777777" w:rsidR="00A45D16" w:rsidRPr="00A1133E" w:rsidRDefault="00A45D16" w:rsidP="00E5370D">
      <w:pPr>
        <w:spacing w:line="480" w:lineRule="auto"/>
        <w:ind w:firstLine="720"/>
        <w:rPr>
          <w:noProof/>
          <w:color w:val="074F6A" w:themeColor="accent4" w:themeShade="80"/>
          <w:lang w:val="es-ES"/>
        </w:rPr>
      </w:pPr>
      <w:r w:rsidRPr="00B3529B">
        <w:rPr>
          <w:noProof/>
          <w:color w:val="074F6A" w:themeColor="accent4" w:themeShade="80"/>
        </w:rPr>
        <w:t xml:space="preserve">Etiam eget dui. Aliquam erat volutpat. Sed at lorem in nunc porta tristique. </w:t>
      </w:r>
      <w:r w:rsidRPr="00A1133E">
        <w:rPr>
          <w:noProof/>
          <w:color w:val="074F6A" w:themeColor="accent4" w:themeShade="80"/>
          <w:lang w:val="es-ES"/>
        </w:rPr>
        <w:t>Proin nec augue. Quisque aliquam tempor magna. Pellentesque habitant morbi tristique senectus et netus et malesuada fames ac turpis egestas. Nunc ac magna.</w:t>
      </w:r>
    </w:p>
    <w:p w14:paraId="2A2C6DBC" w14:textId="77777777" w:rsidR="00A45D16" w:rsidRPr="00B3529B" w:rsidRDefault="00A45D16" w:rsidP="00E5370D">
      <w:pPr>
        <w:spacing w:line="480" w:lineRule="auto"/>
        <w:ind w:firstLine="720"/>
        <w:rPr>
          <w:noProof/>
          <w:color w:val="074F6A" w:themeColor="accent4" w:themeShade="80"/>
        </w:rPr>
      </w:pPr>
      <w:r w:rsidRPr="00A1133E">
        <w:rPr>
          <w:noProof/>
          <w:color w:val="074F6A" w:themeColor="accent4" w:themeShade="80"/>
          <w:lang w:val="es-ES"/>
        </w:rPr>
        <w:t xml:space="preserve">Maecenas odio dolor, vulputate vel, auctor ac, accumsan id, felis. Pellentesque cursus sagittis felis. Pellentesque porttitor, velit lacinia egestas auctor, diam eros tempus </w:t>
      </w:r>
      <w:r w:rsidRPr="00A1133E">
        <w:rPr>
          <w:noProof/>
          <w:color w:val="074F6A" w:themeColor="accent4" w:themeShade="80"/>
          <w:lang w:val="es-ES"/>
        </w:rPr>
        <w:lastRenderedPageBreak/>
        <w:t xml:space="preserve">arcu, nec vulputate augue magna vel risus. Cras non magna vel ante adipiscing rhoncus. Vivamus a mi. </w:t>
      </w:r>
      <w:r w:rsidRPr="00B3529B">
        <w:rPr>
          <w:noProof/>
          <w:color w:val="074F6A" w:themeColor="accent4" w:themeShade="80"/>
        </w:rPr>
        <w:t>Morbi neque. Aliquam erat volutpat.</w:t>
      </w:r>
    </w:p>
    <w:p w14:paraId="057A82E4" w14:textId="77777777" w:rsidR="00E569DE" w:rsidRPr="00B3529B" w:rsidRDefault="00E569DE" w:rsidP="00E5370D">
      <w:pPr>
        <w:pStyle w:val="Heading3"/>
        <w:rPr>
          <w:noProof/>
          <w:color w:val="074F6A" w:themeColor="accent4" w:themeShade="80"/>
        </w:rPr>
      </w:pPr>
      <w:bookmarkStart w:id="20" w:name="_Toc202879204"/>
      <w:r w:rsidRPr="00B3529B">
        <w:rPr>
          <w:noProof/>
          <w:color w:val="074F6A" w:themeColor="accent4" w:themeShade="80"/>
        </w:rPr>
        <w:t>3.2 Discussion of the topic</w:t>
      </w:r>
      <w:bookmarkEnd w:id="20"/>
    </w:p>
    <w:p w14:paraId="47FC2424" w14:textId="77777777" w:rsidR="00A45D16" w:rsidRPr="00B3529B" w:rsidRDefault="00A45D16" w:rsidP="00A45D16">
      <w:pPr>
        <w:spacing w:line="480" w:lineRule="auto"/>
        <w:ind w:firstLine="720"/>
        <w:rPr>
          <w:noProof/>
          <w:color w:val="074F6A" w:themeColor="accent4" w:themeShade="80"/>
        </w:rPr>
      </w:pPr>
      <w:r w:rsidRPr="00B3529B">
        <w:rPr>
          <w:noProof/>
          <w:color w:val="074F6A" w:themeColor="accent4" w:themeShade="80"/>
        </w:rPr>
        <w:t xml:space="preserve">Integer ultrices lobortis eros. </w:t>
      </w:r>
      <w:r w:rsidRPr="00A1133E">
        <w:rPr>
          <w:noProof/>
          <w:color w:val="074F6A" w:themeColor="accent4" w:themeShade="80"/>
          <w:lang w:val="es-ES"/>
        </w:rPr>
        <w:t xml:space="preserve">Pellentesque habitant morbi tristique senectus et netus et malesuada fames ac turpis egestas. Proin semper, ante vitae sollicitudin posuere, metus quam iaculis nibh, vitae scelerisque nunc massa eget pede. Sed velit urna, interdum vel, ultricies vel, faucibus at, quam. </w:t>
      </w:r>
      <w:r w:rsidRPr="00B3529B">
        <w:rPr>
          <w:noProof/>
          <w:color w:val="074F6A" w:themeColor="accent4" w:themeShade="80"/>
        </w:rPr>
        <w:t>Donec elit est, consectetuer eget, consequat quis, tempus quis, wisi. In in nunc. Class aptent taciti sociosqu ad litora torquent per conubia nostra, per inceptos hymenaeos.</w:t>
      </w:r>
    </w:p>
    <w:p w14:paraId="2F036593" w14:textId="77777777" w:rsidR="00A45D16" w:rsidRDefault="00A45D16" w:rsidP="00A45D16">
      <w:pPr>
        <w:spacing w:line="480" w:lineRule="auto"/>
        <w:ind w:firstLine="720"/>
        <w:rPr>
          <w:noProof/>
          <w:color w:val="074F6A" w:themeColor="accent4" w:themeShade="80"/>
        </w:rPr>
      </w:pPr>
      <w:r w:rsidRPr="00B3529B">
        <w:rPr>
          <w:noProof/>
          <w:color w:val="074F6A" w:themeColor="accent4" w:themeShade="80"/>
        </w:rPr>
        <w:t xml:space="preserve">Donec ullamcorper fringilla eros. </w:t>
      </w:r>
      <w:r w:rsidRPr="00A1133E">
        <w:rPr>
          <w:noProof/>
          <w:color w:val="074F6A" w:themeColor="accent4" w:themeShade="80"/>
          <w:lang w:val="es-ES"/>
        </w:rPr>
        <w:t xml:space="preserve">Fusce in sapien eu purus dapibus commodo. </w:t>
      </w:r>
      <w:r w:rsidRPr="00B3529B">
        <w:rPr>
          <w:noProof/>
          <w:color w:val="074F6A" w:themeColor="accent4" w:themeShade="80"/>
        </w:rPr>
        <w:t>Cum sociis natoque penatibus et magnis dis parturient montes, nascetur ridiculus mus. Cras faucibus condimentum odio. Sed ac ligula. Aliquam at eros. Etiam at ligula et tellus ullamcorper ultrices.</w:t>
      </w:r>
    </w:p>
    <w:p w14:paraId="305C92D8" w14:textId="77777777" w:rsidR="006A07DC" w:rsidRDefault="006A07DC" w:rsidP="00A45D16">
      <w:pPr>
        <w:spacing w:line="480" w:lineRule="auto"/>
        <w:ind w:firstLine="720"/>
        <w:rPr>
          <w:noProof/>
          <w:color w:val="074F6A" w:themeColor="accent4" w:themeShade="80"/>
        </w:rPr>
      </w:pPr>
    </w:p>
    <w:p w14:paraId="6A7A2529" w14:textId="77777777" w:rsidR="006A07DC" w:rsidRDefault="006A07DC" w:rsidP="00A45D16">
      <w:pPr>
        <w:spacing w:line="480" w:lineRule="auto"/>
        <w:ind w:firstLine="720"/>
        <w:rPr>
          <w:noProof/>
          <w:color w:val="074F6A" w:themeColor="accent4" w:themeShade="80"/>
        </w:rPr>
        <w:sectPr w:rsidR="006A07DC" w:rsidSect="00A45D16">
          <w:pgSz w:w="12240" w:h="15840"/>
          <w:pgMar w:top="1440" w:right="1800" w:bottom="1440" w:left="1800" w:header="720" w:footer="720" w:gutter="0"/>
          <w:cols w:space="720"/>
          <w:titlePg/>
          <w:docGrid w:linePitch="360"/>
        </w:sectPr>
      </w:pPr>
    </w:p>
    <w:p w14:paraId="6AF074AD" w14:textId="77777777" w:rsidR="006A07DC" w:rsidRDefault="006A07DC" w:rsidP="006A07DC">
      <w:pPr>
        <w:pStyle w:val="Heading2"/>
        <w:rPr>
          <w:noProof/>
        </w:rPr>
      </w:pPr>
      <w:bookmarkStart w:id="21" w:name="_Toc202879205"/>
      <w:r>
        <w:rPr>
          <w:noProof/>
        </w:rPr>
        <w:lastRenderedPageBreak/>
        <w:t xml:space="preserve">Chapter 4: </w:t>
      </w:r>
      <w:sdt>
        <w:sdtPr>
          <w:rPr>
            <w:noProof/>
          </w:rPr>
          <w:alias w:val="Chapter title"/>
          <w:tag w:val="Chapter title"/>
          <w:id w:val="-2114117109"/>
          <w:placeholder>
            <w:docPart w:val="EF1CF36341BC4500ACA03FF9AF92C2DC"/>
          </w:placeholder>
          <w15:color w:val="339966"/>
        </w:sdtPr>
        <w:sdtEndPr/>
        <w:sdtContent>
          <w:r w:rsidRPr="006A07DC">
            <w:rPr>
              <w:noProof/>
              <w:color w:val="074F6A" w:themeColor="accent4" w:themeShade="80"/>
            </w:rPr>
            <w:t>Example of an Analysis Chapter</w:t>
          </w:r>
        </w:sdtContent>
      </w:sdt>
      <w:bookmarkEnd w:id="21"/>
    </w:p>
    <w:p w14:paraId="25B9086F" w14:textId="77777777" w:rsidR="006A07DC" w:rsidRPr="006A07DC" w:rsidRDefault="006A07DC" w:rsidP="006A07DC">
      <w:pPr>
        <w:pStyle w:val="Heading3"/>
        <w:rPr>
          <w:noProof/>
          <w:color w:val="074F6A" w:themeColor="accent4" w:themeShade="80"/>
        </w:rPr>
      </w:pPr>
      <w:bookmarkStart w:id="22" w:name="_Toc202879206"/>
      <w:r w:rsidRPr="006A07DC">
        <w:rPr>
          <w:noProof/>
          <w:color w:val="074F6A" w:themeColor="accent4" w:themeShade="80"/>
        </w:rPr>
        <w:t>4.1 Abstract</w:t>
      </w:r>
      <w:bookmarkEnd w:id="22"/>
    </w:p>
    <w:p w14:paraId="46856044" w14:textId="77777777" w:rsidR="006A07DC" w:rsidRPr="006A07DC" w:rsidRDefault="006A07DC" w:rsidP="006A07DC">
      <w:pPr>
        <w:spacing w:line="480" w:lineRule="auto"/>
        <w:ind w:firstLine="720"/>
        <w:contextualSpacing/>
        <w:rPr>
          <w:noProof/>
          <w:color w:val="074F6A" w:themeColor="accent4" w:themeShade="80"/>
        </w:rPr>
      </w:pPr>
      <w:r w:rsidRPr="006A07DC">
        <w:rPr>
          <w:noProof/>
          <w:color w:val="074F6A" w:themeColor="accent4" w:themeShade="80"/>
        </w:rPr>
        <w:t xml:space="preserve">Lorem ipsum dolor sit amet, consectetuer adipiscing elit. </w:t>
      </w:r>
      <w:r w:rsidRPr="00A1133E">
        <w:rPr>
          <w:noProof/>
          <w:color w:val="074F6A" w:themeColor="accent4" w:themeShade="80"/>
          <w:lang w:val="es-ES"/>
        </w:rPr>
        <w:t xml:space="preserve">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w:t>
      </w:r>
      <w:r w:rsidRPr="006A07DC">
        <w:rPr>
          <w:noProof/>
          <w:color w:val="074F6A" w:themeColor="accent4" w:themeShade="80"/>
        </w:rPr>
        <w:t>Proin pharetra nonummy pede. Mauris et orci. Aenean nec lorem. In porttitor.</w:t>
      </w:r>
    </w:p>
    <w:p w14:paraId="05CAF7A9" w14:textId="77777777" w:rsidR="006A07DC" w:rsidRPr="006A07DC" w:rsidRDefault="006A07DC" w:rsidP="006A07DC">
      <w:pPr>
        <w:pStyle w:val="Heading3"/>
        <w:rPr>
          <w:noProof/>
          <w:color w:val="074F6A" w:themeColor="accent4" w:themeShade="80"/>
        </w:rPr>
      </w:pPr>
      <w:bookmarkStart w:id="23" w:name="_Toc202879207"/>
      <w:r w:rsidRPr="006A07DC">
        <w:rPr>
          <w:noProof/>
          <w:color w:val="074F6A" w:themeColor="accent4" w:themeShade="80"/>
        </w:rPr>
        <w:t>4.2 Discussion and Analysis</w:t>
      </w:r>
      <w:bookmarkEnd w:id="23"/>
    </w:p>
    <w:p w14:paraId="568BB189" w14:textId="77777777" w:rsidR="006A07DC" w:rsidRPr="006A07DC" w:rsidRDefault="006A07DC" w:rsidP="006A07DC">
      <w:pPr>
        <w:spacing w:line="480" w:lineRule="auto"/>
        <w:ind w:firstLine="720"/>
        <w:contextualSpacing/>
        <w:rPr>
          <w:noProof/>
          <w:color w:val="074F6A" w:themeColor="accent4" w:themeShade="80"/>
        </w:rPr>
      </w:pPr>
      <w:r w:rsidRPr="006A07DC">
        <w:rPr>
          <w:noProof/>
          <w:color w:val="074F6A" w:themeColor="accent4" w:themeShade="80"/>
        </w:rPr>
        <w:t>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w:t>
      </w:r>
    </w:p>
    <w:p w14:paraId="4826B5E0" w14:textId="77777777" w:rsidR="006A07DC" w:rsidRPr="00A1133E" w:rsidRDefault="006A07DC" w:rsidP="006A07DC">
      <w:pPr>
        <w:spacing w:line="480" w:lineRule="auto"/>
        <w:ind w:firstLine="720"/>
        <w:contextualSpacing/>
        <w:rPr>
          <w:noProof/>
          <w:color w:val="074F6A" w:themeColor="accent4" w:themeShade="80"/>
          <w:lang w:val="es-ES"/>
        </w:rPr>
      </w:pPr>
      <w:r w:rsidRPr="006A07DC">
        <w:rPr>
          <w:noProof/>
          <w:color w:val="074F6A" w:themeColor="accent4" w:themeShade="80"/>
        </w:rPr>
        <w:t xml:space="preserve">Aliquam erat volutpat. Sed at lorem in nunc porta tristique. </w:t>
      </w:r>
      <w:r w:rsidRPr="00A1133E">
        <w:rPr>
          <w:noProof/>
          <w:color w:val="074F6A" w:themeColor="accent4" w:themeShade="80"/>
          <w:lang w:val="es-ES"/>
        </w:rPr>
        <w:t>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101C3BCD" w14:textId="77777777" w:rsidR="006A07DC" w:rsidRPr="006A07DC" w:rsidRDefault="006A07DC" w:rsidP="006A07DC">
      <w:pPr>
        <w:spacing w:line="480" w:lineRule="auto"/>
        <w:ind w:firstLine="720"/>
        <w:contextualSpacing/>
        <w:rPr>
          <w:noProof/>
          <w:color w:val="074F6A" w:themeColor="accent4" w:themeShade="80"/>
        </w:rPr>
      </w:pPr>
      <w:r w:rsidRPr="006A07DC">
        <w:rPr>
          <w:noProof/>
          <w:color w:val="074F6A" w:themeColor="accent4" w:themeShade="80"/>
        </w:rPr>
        <w:lastRenderedPageBreak/>
        <w:t xml:space="preserve">Morbi neque. Aliquam erat volutpat. </w:t>
      </w:r>
      <w:r w:rsidRPr="00A1133E">
        <w:rPr>
          <w:noProof/>
          <w:color w:val="074F6A" w:themeColor="accent4" w:themeShade="80"/>
          <w:lang w:val="es-ES"/>
        </w:rPr>
        <w:t xml:space="preserve">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w:t>
      </w:r>
      <w:r w:rsidRPr="006A07DC">
        <w:rPr>
          <w:noProof/>
          <w:color w:val="074F6A" w:themeColor="accent4" w:themeShade="80"/>
        </w:rPr>
        <w:t>Donec elit est, consectetuer eget, consequat quis, tempus quis, wisi. In in nunc. Class aptent taciti sociosqu ad litora torquent per conubia nostra, per inceptos hymenaeos. Donec ullamcorper fringilla eros. Fusce in sapien eu purus dapibus commodo.</w:t>
      </w:r>
    </w:p>
    <w:p w14:paraId="262EF0C1" w14:textId="77777777" w:rsidR="006A07DC" w:rsidRPr="006A07DC" w:rsidRDefault="006A07DC" w:rsidP="006A07DC">
      <w:pPr>
        <w:pStyle w:val="Heading3"/>
        <w:rPr>
          <w:noProof/>
          <w:color w:val="074F6A" w:themeColor="accent4" w:themeShade="80"/>
        </w:rPr>
      </w:pPr>
      <w:bookmarkStart w:id="24" w:name="_Toc202879208"/>
      <w:r w:rsidRPr="006A07DC">
        <w:rPr>
          <w:noProof/>
          <w:color w:val="074F6A" w:themeColor="accent4" w:themeShade="80"/>
        </w:rPr>
        <w:t>4.3 Conclusion</w:t>
      </w:r>
      <w:bookmarkEnd w:id="24"/>
    </w:p>
    <w:p w14:paraId="71D6E850" w14:textId="77777777" w:rsidR="006A07DC" w:rsidRPr="006A07DC" w:rsidRDefault="006A07DC" w:rsidP="006A07DC">
      <w:pPr>
        <w:spacing w:line="480" w:lineRule="auto"/>
        <w:ind w:firstLine="720"/>
        <w:contextualSpacing/>
        <w:rPr>
          <w:noProof/>
          <w:color w:val="074F6A" w:themeColor="accent4" w:themeShade="80"/>
        </w:rPr>
      </w:pPr>
      <w:r w:rsidRPr="006A07DC">
        <w:rPr>
          <w:noProof/>
          <w:color w:val="074F6A" w:themeColor="accent4" w:themeShade="80"/>
        </w:rPr>
        <w:t>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w:t>
      </w:r>
    </w:p>
    <w:p w14:paraId="5C9B3AD9" w14:textId="77777777" w:rsidR="006A07DC" w:rsidRPr="006A07DC" w:rsidRDefault="006A07DC" w:rsidP="006A07DC">
      <w:pPr>
        <w:spacing w:line="480" w:lineRule="auto"/>
        <w:ind w:firstLine="720"/>
        <w:contextualSpacing/>
        <w:rPr>
          <w:color w:val="074F6A" w:themeColor="accent4" w:themeShade="80"/>
        </w:rPr>
      </w:pPr>
      <w:r w:rsidRPr="006A07DC">
        <w:rPr>
          <w:noProof/>
          <w:color w:val="074F6A" w:themeColor="accent4" w:themeShade="80"/>
        </w:rPr>
        <w:t>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w:t>
      </w:r>
    </w:p>
    <w:p w14:paraId="4A2D855A" w14:textId="77777777" w:rsidR="006A07DC" w:rsidRDefault="006A07DC" w:rsidP="006A07DC"/>
    <w:p w14:paraId="4F61A476" w14:textId="77777777" w:rsidR="006A07DC" w:rsidRDefault="006A07DC" w:rsidP="006A07DC">
      <w:pPr>
        <w:rPr>
          <w:color w:val="auto"/>
        </w:rPr>
        <w:sectPr w:rsidR="006A07DC" w:rsidSect="00A45D16">
          <w:pgSz w:w="12240" w:h="15840"/>
          <w:pgMar w:top="1440" w:right="1800" w:bottom="1440" w:left="1800" w:header="720" w:footer="720" w:gutter="0"/>
          <w:cols w:space="720"/>
          <w:titlePg/>
          <w:docGrid w:linePitch="360"/>
        </w:sectPr>
      </w:pPr>
    </w:p>
    <w:p w14:paraId="6FEF29BE" w14:textId="77777777" w:rsidR="006A07DC" w:rsidRDefault="006A07DC" w:rsidP="006A07DC">
      <w:pPr>
        <w:pStyle w:val="Heading2"/>
      </w:pPr>
      <w:bookmarkStart w:id="25" w:name="_Toc202879209"/>
      <w:r>
        <w:lastRenderedPageBreak/>
        <w:t xml:space="preserve">Chapter 5: </w:t>
      </w:r>
      <w:sdt>
        <w:sdtPr>
          <w:alias w:val="Chapter title"/>
          <w:tag w:val="Chapter title"/>
          <w:id w:val="6645000"/>
          <w:placeholder>
            <w:docPart w:val="EF1CF36341BC4500ACA03FF9AF92C2DC"/>
          </w:placeholder>
          <w15:color w:val="339966"/>
        </w:sdtPr>
        <w:sdtEndPr>
          <w:rPr>
            <w:color w:val="074F6A" w:themeColor="accent4" w:themeShade="80"/>
          </w:rPr>
        </w:sdtEndPr>
        <w:sdtContent>
          <w:r w:rsidRPr="006A07DC">
            <w:rPr>
              <w:color w:val="074F6A" w:themeColor="accent4" w:themeShade="80"/>
            </w:rPr>
            <w:t>Conclusion</w:t>
          </w:r>
        </w:sdtContent>
      </w:sdt>
      <w:bookmarkEnd w:id="25"/>
    </w:p>
    <w:p w14:paraId="452146EC" w14:textId="77777777" w:rsidR="006A07DC" w:rsidRPr="00ED4CA1" w:rsidRDefault="006A07DC" w:rsidP="006A07DC">
      <w:pPr>
        <w:spacing w:line="480" w:lineRule="auto"/>
        <w:ind w:firstLine="720"/>
        <w:contextualSpacing/>
        <w:rPr>
          <w:noProof/>
          <w:color w:val="074F6A" w:themeColor="accent4" w:themeShade="80"/>
        </w:rPr>
      </w:pPr>
      <w:r w:rsidRPr="00ED4CA1">
        <w:rPr>
          <w:noProof/>
          <w:color w:val="074F6A" w:themeColor="accent4" w:themeShade="80"/>
        </w:rPr>
        <w:t xml:space="preserve">Lorem ipsum dolor sit amet, consectetuer adipiscing elit. Maecenas porttitor congue massa. </w:t>
      </w:r>
      <w:r w:rsidRPr="00A1133E">
        <w:rPr>
          <w:noProof/>
          <w:color w:val="074F6A" w:themeColor="accent4" w:themeShade="80"/>
          <w:lang w:val="es-ES"/>
        </w:rPr>
        <w:t xml:space="preserve">Fusce posuere, magna sed pulvinar ultricies, purus lectus malesuada libero, sit amet commodo magna eros quis urna. Nunc viverra imperdiet enim. Fusce est. Vivamus a tellus. Pellentesque habitant morbi tristique senectus et netus et malesuada fames ac turpis egestas. </w:t>
      </w:r>
      <w:r w:rsidRPr="00ED4CA1">
        <w:rPr>
          <w:noProof/>
          <w:color w:val="074F6A" w:themeColor="accent4" w:themeShade="80"/>
        </w:rPr>
        <w:t>Proin pharetra nonummy pede. Mauris et orci. Aenean nec lorem. In porttitor.</w:t>
      </w:r>
    </w:p>
    <w:p w14:paraId="28AAB0F7" w14:textId="77777777" w:rsidR="006A07DC" w:rsidRPr="00ED4CA1" w:rsidRDefault="006A07DC" w:rsidP="006A07DC">
      <w:pPr>
        <w:spacing w:line="480" w:lineRule="auto"/>
        <w:ind w:firstLine="720"/>
        <w:contextualSpacing/>
        <w:rPr>
          <w:noProof/>
          <w:color w:val="074F6A" w:themeColor="accent4" w:themeShade="80"/>
        </w:rPr>
      </w:pPr>
      <w:r w:rsidRPr="00ED4CA1">
        <w:rPr>
          <w:noProof/>
          <w:color w:val="074F6A" w:themeColor="accent4" w:themeShade="80"/>
        </w:rPr>
        <w:t>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w:t>
      </w:r>
    </w:p>
    <w:p w14:paraId="3753B66B" w14:textId="77777777" w:rsidR="006A07DC" w:rsidRPr="00A1133E" w:rsidRDefault="006A07DC" w:rsidP="006A07DC">
      <w:pPr>
        <w:spacing w:line="480" w:lineRule="auto"/>
        <w:ind w:firstLine="720"/>
        <w:contextualSpacing/>
        <w:rPr>
          <w:noProof/>
          <w:color w:val="074F6A" w:themeColor="accent4" w:themeShade="80"/>
          <w:lang w:val="es-ES"/>
        </w:rPr>
      </w:pPr>
      <w:r w:rsidRPr="00ED4CA1">
        <w:rPr>
          <w:noProof/>
          <w:color w:val="074F6A" w:themeColor="accent4" w:themeShade="80"/>
        </w:rPr>
        <w:t xml:space="preserve">Aliquam erat volutpat. Sed at lorem in nunc porta tristique. </w:t>
      </w:r>
      <w:r w:rsidRPr="00A1133E">
        <w:rPr>
          <w:noProof/>
          <w:color w:val="074F6A" w:themeColor="accent4" w:themeShade="80"/>
          <w:lang w:val="es-ES"/>
        </w:rPr>
        <w:t>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2189F3AD" w14:textId="77777777" w:rsidR="006A07DC" w:rsidRPr="00ED4CA1" w:rsidRDefault="006A07DC" w:rsidP="006A07DC">
      <w:pPr>
        <w:spacing w:line="480" w:lineRule="auto"/>
        <w:ind w:firstLine="720"/>
        <w:contextualSpacing/>
        <w:rPr>
          <w:noProof/>
          <w:color w:val="074F6A" w:themeColor="accent4" w:themeShade="80"/>
        </w:rPr>
      </w:pPr>
      <w:r w:rsidRPr="00ED4CA1">
        <w:rPr>
          <w:noProof/>
          <w:color w:val="074F6A" w:themeColor="accent4" w:themeShade="80"/>
        </w:rPr>
        <w:t xml:space="preserve">Morbi neque. Aliquam erat volutpat. </w:t>
      </w:r>
      <w:r w:rsidRPr="00A1133E">
        <w:rPr>
          <w:noProof/>
          <w:color w:val="074F6A" w:themeColor="accent4" w:themeShade="80"/>
          <w:lang w:val="es-ES"/>
        </w:rPr>
        <w:t xml:space="preserve">Integer ultrices lobortis eros. Pellentesque habitant morbi tristique senectus et netus et malesuada fames ac turpis egestas. Proin </w:t>
      </w:r>
      <w:r w:rsidRPr="00A1133E">
        <w:rPr>
          <w:noProof/>
          <w:color w:val="074F6A" w:themeColor="accent4" w:themeShade="80"/>
          <w:lang w:val="es-ES"/>
        </w:rPr>
        <w:lastRenderedPageBreak/>
        <w:t xml:space="preserve">semper, ante vitae sollicitudin posuere, metus quam iaculis nibh, vitae scelerisque nunc massa eget pede. Sed velit urna, interdum vel, ultricies vel, faucibus at, quam. </w:t>
      </w:r>
      <w:r w:rsidRPr="00ED4CA1">
        <w:rPr>
          <w:noProof/>
          <w:color w:val="074F6A" w:themeColor="accent4" w:themeShade="80"/>
        </w:rPr>
        <w:t>Donec elit est, consectetuer eget, consequat quis, tempus quis, wisi. In in nunc. Class aptent taciti sociosqu ad litora torquent per conubia nostra, per inceptos hymenaeos. Donec ullamcorper fringilla eros. Fusce in sapien eu purus dapibus commodo.</w:t>
      </w:r>
    </w:p>
    <w:p w14:paraId="4455EE4B" w14:textId="77777777" w:rsidR="006A07DC" w:rsidRPr="00ED4CA1" w:rsidRDefault="006A07DC" w:rsidP="006A07DC">
      <w:pPr>
        <w:spacing w:line="480" w:lineRule="auto"/>
        <w:ind w:firstLine="720"/>
        <w:contextualSpacing/>
        <w:rPr>
          <w:color w:val="074F6A" w:themeColor="accent4" w:themeShade="80"/>
        </w:rPr>
      </w:pPr>
      <w:r w:rsidRPr="00ED4CA1">
        <w:rPr>
          <w:noProof/>
          <w:color w:val="074F6A" w:themeColor="accent4" w:themeShade="80"/>
        </w:rPr>
        <w:t>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w:t>
      </w:r>
    </w:p>
    <w:p w14:paraId="2FA380CC" w14:textId="77777777" w:rsidR="006A07DC" w:rsidRPr="006A07DC" w:rsidRDefault="006A07DC" w:rsidP="006A07DC"/>
    <w:p w14:paraId="2E90EBE0" w14:textId="77777777" w:rsidR="00A45D16" w:rsidRPr="004E3454" w:rsidRDefault="00A45D16" w:rsidP="00A45D16">
      <w:pPr>
        <w:spacing w:line="480" w:lineRule="auto"/>
        <w:ind w:firstLine="720"/>
        <w:rPr>
          <w:noProof/>
        </w:rPr>
      </w:pPr>
    </w:p>
    <w:p w14:paraId="08B5BB15" w14:textId="77777777" w:rsidR="00A45D16" w:rsidRPr="004E3454" w:rsidRDefault="00A45D16" w:rsidP="00A45D16">
      <w:pPr>
        <w:spacing w:line="480" w:lineRule="auto"/>
        <w:ind w:firstLine="720"/>
        <w:sectPr w:rsidR="00A45D16" w:rsidRPr="004E3454" w:rsidSect="00A45D16">
          <w:pgSz w:w="12240" w:h="15840"/>
          <w:pgMar w:top="1440" w:right="1800" w:bottom="1440" w:left="1800" w:header="720" w:footer="720" w:gutter="0"/>
          <w:cols w:space="720"/>
          <w:titlePg/>
          <w:docGrid w:linePitch="360"/>
        </w:sectPr>
      </w:pPr>
    </w:p>
    <w:bookmarkStart w:id="26" w:name="_Toc202879210" w:displacedByCustomXml="next"/>
    <w:sdt>
      <w:sdtPr>
        <w:rPr>
          <w:rStyle w:val="ParagraphChar"/>
        </w:rPr>
        <w:alias w:val="References - Choose Title"/>
        <w:tag w:val="References - Choose Title"/>
        <w:id w:val="1208373258"/>
        <w:placeholder>
          <w:docPart w:val="A00A89F530804B6D9AC7F96A3EEC8113"/>
        </w:placeholder>
        <w15:color w:val="339966"/>
        <w:comboBox>
          <w:listItem w:value="Choose title for section:"/>
          <w:listItem w:displayText="References" w:value="References"/>
          <w:listItem w:displayText="Bibliography" w:value="Bibliography"/>
          <w:listItem w:displayText="Works Cited" w:value="Works Cited"/>
          <w:listItem w:displayText="Works Consulted" w:value="Works Consulted"/>
        </w:comboBox>
      </w:sdtPr>
      <w:sdtEndPr>
        <w:rPr>
          <w:rStyle w:val="ParagraphChar"/>
        </w:rPr>
      </w:sdtEndPr>
      <w:sdtContent>
        <w:p w14:paraId="3ED6CBC7" w14:textId="77777777" w:rsidR="00A45D16" w:rsidRPr="004E3454" w:rsidRDefault="002A509E" w:rsidP="00E5370D">
          <w:pPr>
            <w:pStyle w:val="Heading2"/>
          </w:pPr>
          <w:r w:rsidRPr="00B3529B">
            <w:rPr>
              <w:rStyle w:val="ParagraphChar"/>
              <w:color w:val="074F6A" w:themeColor="accent4" w:themeShade="80"/>
            </w:rPr>
            <w:t xml:space="preserve">Choose Title For </w:t>
          </w:r>
          <w:r w:rsidR="00A45D16" w:rsidRPr="00B3529B">
            <w:rPr>
              <w:rStyle w:val="ParagraphChar"/>
              <w:color w:val="074F6A" w:themeColor="accent4" w:themeShade="80"/>
            </w:rPr>
            <w:t>References</w:t>
          </w:r>
          <w:r w:rsidRPr="00B3529B">
            <w:rPr>
              <w:rStyle w:val="ParagraphChar"/>
              <w:color w:val="074F6A" w:themeColor="accent4" w:themeShade="80"/>
            </w:rPr>
            <w:t xml:space="preserve"> Section</w:t>
          </w:r>
        </w:p>
      </w:sdtContent>
    </w:sdt>
    <w:bookmarkEnd w:id="26" w:displacedByCustomXml="prev"/>
    <w:p w14:paraId="51545F25" w14:textId="77777777" w:rsidR="00A45D16" w:rsidRPr="004E3454" w:rsidRDefault="00A45D16" w:rsidP="00A45D16">
      <w:pPr>
        <w:pStyle w:val="NormalWeb"/>
        <w:ind w:left="480" w:hanging="480"/>
        <w:rPr>
          <w:color w:val="000000" w:themeColor="text1"/>
        </w:rPr>
      </w:pPr>
      <w:r w:rsidRPr="004E3454">
        <w:rPr>
          <w:color w:val="000000" w:themeColor="text1"/>
        </w:rPr>
        <w:t xml:space="preserve">Abumrad, J., &amp; </w:t>
      </w:r>
      <w:proofErr w:type="spellStart"/>
      <w:r w:rsidRPr="004E3454">
        <w:rPr>
          <w:color w:val="000000" w:themeColor="text1"/>
        </w:rPr>
        <w:t>Krulwich</w:t>
      </w:r>
      <w:proofErr w:type="spellEnd"/>
      <w:r w:rsidRPr="004E3454">
        <w:rPr>
          <w:color w:val="000000" w:themeColor="text1"/>
        </w:rPr>
        <w:t xml:space="preserve">, R. (Hosts). (2018, February 14). Smarty plants [Audio podcast episode]. In </w:t>
      </w:r>
      <w:r w:rsidRPr="004E3454">
        <w:rPr>
          <w:rStyle w:val="Emphasis"/>
          <w:rFonts w:eastAsiaTheme="majorEastAsia"/>
          <w:color w:val="000000" w:themeColor="text1"/>
        </w:rPr>
        <w:t>Radiolab</w:t>
      </w:r>
      <w:r w:rsidRPr="004E3454">
        <w:rPr>
          <w:color w:val="000000" w:themeColor="text1"/>
        </w:rPr>
        <w:t xml:space="preserve">. WNYC. </w:t>
      </w:r>
      <w:hyperlink r:id="rId14" w:history="1">
        <w:r w:rsidR="003547FB" w:rsidRPr="005D35BE">
          <w:rPr>
            <w:rStyle w:val="Hyperlink"/>
          </w:rPr>
          <w:t>https://www.wnycstudios.org/podcasts/radiolab/articles/smarty-plants</w:t>
        </w:r>
      </w:hyperlink>
      <w:r w:rsidR="003547FB">
        <w:rPr>
          <w:rStyle w:val="Hyperlink"/>
          <w:color w:val="000000" w:themeColor="text1"/>
        </w:rPr>
        <w:t xml:space="preserve"> </w:t>
      </w:r>
    </w:p>
    <w:p w14:paraId="30909610" w14:textId="77777777" w:rsidR="00A45D16" w:rsidRPr="004E3454" w:rsidRDefault="00A45D16" w:rsidP="00A45D16">
      <w:pPr>
        <w:pStyle w:val="NormalWeb"/>
        <w:ind w:left="480" w:hanging="480"/>
        <w:rPr>
          <w:color w:val="000000" w:themeColor="text1"/>
        </w:rPr>
      </w:pPr>
      <w:r w:rsidRPr="004E3454">
        <w:rPr>
          <w:color w:val="000000" w:themeColor="text1"/>
        </w:rPr>
        <w:t xml:space="preserve">Blakey, N., Guinea, S., &amp; Saghafi, F. (2017). Transforming undergraduate nursing curriculum by aligning models of clinical reasoning through simulation. In R. Walker &amp; S. Bedford (Eds.), </w:t>
      </w:r>
      <w:r w:rsidRPr="004E3454">
        <w:rPr>
          <w:rStyle w:val="Emphasis"/>
          <w:rFonts w:eastAsiaTheme="majorEastAsia"/>
          <w:color w:val="000000" w:themeColor="text1"/>
        </w:rPr>
        <w:t>Research and Development in Higher Education: Vol. 40. Curriculum Transformation</w:t>
      </w:r>
      <w:r w:rsidRPr="004E3454">
        <w:rPr>
          <w:color w:val="000000" w:themeColor="text1"/>
        </w:rPr>
        <w:t xml:space="preserve"> (pp. 25-37). Higher Education Research and Development Society of Australasia. </w:t>
      </w:r>
      <w:hyperlink r:id="rId15" w:history="1">
        <w:r w:rsidR="003547FB" w:rsidRPr="005D35BE">
          <w:rPr>
            <w:rStyle w:val="Hyperlink"/>
          </w:rPr>
          <w:t>http://www.herdsa.org.au/research-and-development-higher-education-vol-40-25</w:t>
        </w:r>
      </w:hyperlink>
      <w:r w:rsidR="003547FB">
        <w:t xml:space="preserve"> </w:t>
      </w:r>
      <w:r w:rsidRPr="004E3454">
        <w:rPr>
          <w:color w:val="000000" w:themeColor="text1"/>
        </w:rPr>
        <w:t xml:space="preserve"> </w:t>
      </w:r>
    </w:p>
    <w:p w14:paraId="35D9C2D3" w14:textId="77777777" w:rsidR="00A45D16" w:rsidRPr="004E3454" w:rsidRDefault="00A45D16" w:rsidP="00A45D16">
      <w:pPr>
        <w:pStyle w:val="NormalWeb"/>
        <w:ind w:left="480" w:hanging="480"/>
        <w:rPr>
          <w:color w:val="000000" w:themeColor="text1"/>
        </w:rPr>
      </w:pPr>
      <w:r w:rsidRPr="004E3454">
        <w:rPr>
          <w:color w:val="000000" w:themeColor="text1"/>
        </w:rPr>
        <w:t xml:space="preserve">Department of the Prime Minister and Cabinet. (2017). </w:t>
      </w:r>
      <w:r w:rsidRPr="004E3454">
        <w:rPr>
          <w:rStyle w:val="Emphasis"/>
          <w:rFonts w:eastAsiaTheme="majorEastAsia"/>
          <w:color w:val="000000" w:themeColor="text1"/>
        </w:rPr>
        <w:t>Understanding the needs of Aboriginal and Torres Strait Islander women and girls: A joint project with the Australian Human Rights Commission</w:t>
      </w:r>
      <w:r w:rsidRPr="004E3454">
        <w:rPr>
          <w:color w:val="000000" w:themeColor="text1"/>
        </w:rPr>
        <w:t xml:space="preserve">. Australian Government. </w:t>
      </w:r>
      <w:hyperlink r:id="rId16" w:history="1">
        <w:r w:rsidR="003547FB" w:rsidRPr="005D35BE">
          <w:rPr>
            <w:rStyle w:val="Hyperlink"/>
          </w:rPr>
          <w:t>https://pmc.gov.au/sites/default/files/publications/factsheet-supporting-indigenous-women-girls.pdf</w:t>
        </w:r>
      </w:hyperlink>
      <w:r w:rsidRPr="004E3454">
        <w:rPr>
          <w:color w:val="000000" w:themeColor="text1"/>
        </w:rPr>
        <w:t xml:space="preserve"> </w:t>
      </w:r>
    </w:p>
    <w:p w14:paraId="7E13D86A" w14:textId="77777777" w:rsidR="00A45D16" w:rsidRPr="004E3454" w:rsidRDefault="00A45D16" w:rsidP="00A45D16">
      <w:pPr>
        <w:pStyle w:val="NormalWeb"/>
        <w:ind w:left="480" w:hanging="480"/>
        <w:rPr>
          <w:color w:val="000000" w:themeColor="text1"/>
        </w:rPr>
      </w:pPr>
      <w:r w:rsidRPr="004E3454">
        <w:rPr>
          <w:color w:val="000000" w:themeColor="text1"/>
        </w:rPr>
        <w:t xml:space="preserve">Egan, D. (Writer), &amp; </w:t>
      </w:r>
      <w:proofErr w:type="spellStart"/>
      <w:r w:rsidRPr="004E3454">
        <w:rPr>
          <w:color w:val="000000" w:themeColor="text1"/>
        </w:rPr>
        <w:t>Weyr</w:t>
      </w:r>
      <w:proofErr w:type="spellEnd"/>
      <w:r w:rsidRPr="004E3454">
        <w:rPr>
          <w:color w:val="000000" w:themeColor="text1"/>
        </w:rPr>
        <w:t xml:space="preserve">, T. N. (Director). (2019, October 14). Take my hand (Season 3, Episode 4) [TV series episode]. In D. Shore (Executive producer), </w:t>
      </w:r>
      <w:r w:rsidRPr="004E3454">
        <w:rPr>
          <w:rStyle w:val="Emphasis"/>
          <w:rFonts w:eastAsiaTheme="majorEastAsia"/>
          <w:color w:val="000000" w:themeColor="text1"/>
        </w:rPr>
        <w:t>The good doctor</w:t>
      </w:r>
      <w:r w:rsidRPr="004E3454">
        <w:rPr>
          <w:color w:val="000000" w:themeColor="text1"/>
        </w:rPr>
        <w:t>. ABC Studios; Sony Pictures Television.</w:t>
      </w:r>
    </w:p>
    <w:p w14:paraId="5A624A73" w14:textId="77777777" w:rsidR="00A45D16" w:rsidRPr="004E3454" w:rsidRDefault="00A45D16" w:rsidP="00A45D16">
      <w:pPr>
        <w:pStyle w:val="NormalWeb"/>
        <w:ind w:left="480" w:hanging="480"/>
        <w:rPr>
          <w:color w:val="000000" w:themeColor="text1"/>
        </w:rPr>
      </w:pPr>
      <w:r w:rsidRPr="004E3454">
        <w:rPr>
          <w:color w:val="000000" w:themeColor="text1"/>
        </w:rPr>
        <w:t xml:space="preserve">Haile, L., Gallagher, M., &amp; Robertson, R. J. (2015). </w:t>
      </w:r>
      <w:r w:rsidRPr="004E3454">
        <w:rPr>
          <w:rStyle w:val="Emphasis"/>
          <w:rFonts w:eastAsiaTheme="majorEastAsia"/>
          <w:color w:val="000000" w:themeColor="text1"/>
        </w:rPr>
        <w:t xml:space="preserve">Perceived </w:t>
      </w:r>
      <w:proofErr w:type="gramStart"/>
      <w:r w:rsidRPr="004E3454">
        <w:rPr>
          <w:rStyle w:val="Emphasis"/>
          <w:rFonts w:eastAsiaTheme="majorEastAsia"/>
          <w:color w:val="000000" w:themeColor="text1"/>
        </w:rPr>
        <w:t>exertion laboratory manual</w:t>
      </w:r>
      <w:proofErr w:type="gramEnd"/>
      <w:r w:rsidRPr="004E3454">
        <w:rPr>
          <w:rStyle w:val="Emphasis"/>
          <w:rFonts w:eastAsiaTheme="majorEastAsia"/>
          <w:color w:val="000000" w:themeColor="text1"/>
        </w:rPr>
        <w:t xml:space="preserve">: From </w:t>
      </w:r>
      <w:proofErr w:type="gramStart"/>
      <w:r w:rsidRPr="004E3454">
        <w:rPr>
          <w:rStyle w:val="Emphasis"/>
          <w:rFonts w:eastAsiaTheme="majorEastAsia"/>
          <w:color w:val="000000" w:themeColor="text1"/>
        </w:rPr>
        <w:t>standard practice</w:t>
      </w:r>
      <w:proofErr w:type="gramEnd"/>
      <w:r w:rsidRPr="004E3454">
        <w:rPr>
          <w:rStyle w:val="Emphasis"/>
          <w:rFonts w:eastAsiaTheme="majorEastAsia"/>
          <w:color w:val="000000" w:themeColor="text1"/>
        </w:rPr>
        <w:t xml:space="preserve"> to </w:t>
      </w:r>
      <w:proofErr w:type="gramStart"/>
      <w:r w:rsidRPr="004E3454">
        <w:rPr>
          <w:rStyle w:val="Emphasis"/>
          <w:rFonts w:eastAsiaTheme="majorEastAsia"/>
          <w:color w:val="000000" w:themeColor="text1"/>
        </w:rPr>
        <w:t>contemporary application</w:t>
      </w:r>
      <w:proofErr w:type="gramEnd"/>
      <w:r w:rsidRPr="004E3454">
        <w:rPr>
          <w:color w:val="000000" w:themeColor="text1"/>
        </w:rPr>
        <w:t xml:space="preserve">. Springer. </w:t>
      </w:r>
      <w:hyperlink r:id="rId17" w:history="1">
        <w:r w:rsidR="003547FB" w:rsidRPr="005D35BE">
          <w:rPr>
            <w:rStyle w:val="Hyperlink"/>
          </w:rPr>
          <w:t>https://doi-org/10.1007/978-1-4939-1917-8</w:t>
        </w:r>
      </w:hyperlink>
      <w:r w:rsidRPr="004E3454">
        <w:rPr>
          <w:color w:val="000000" w:themeColor="text1"/>
        </w:rPr>
        <w:t xml:space="preserve"> </w:t>
      </w:r>
    </w:p>
    <w:p w14:paraId="07CF0602" w14:textId="77777777" w:rsidR="00A45D16" w:rsidRPr="004E3454" w:rsidRDefault="00A45D16" w:rsidP="00A45D16">
      <w:pPr>
        <w:pStyle w:val="NormalWeb"/>
        <w:ind w:left="480" w:hanging="480"/>
        <w:rPr>
          <w:color w:val="000000" w:themeColor="text1"/>
        </w:rPr>
      </w:pPr>
      <w:proofErr w:type="spellStart"/>
      <w:r w:rsidRPr="004E3454">
        <w:rPr>
          <w:color w:val="000000" w:themeColor="text1"/>
        </w:rPr>
        <w:t>Idato</w:t>
      </w:r>
      <w:proofErr w:type="spellEnd"/>
      <w:r w:rsidRPr="004E3454">
        <w:rPr>
          <w:color w:val="000000" w:themeColor="text1"/>
        </w:rPr>
        <w:t xml:space="preserve">, M. (2018, May 10). Art of cutting humanity down to size. </w:t>
      </w:r>
      <w:r w:rsidRPr="004E3454">
        <w:rPr>
          <w:rStyle w:val="Emphasis"/>
          <w:rFonts w:eastAsiaTheme="majorEastAsia"/>
          <w:color w:val="000000" w:themeColor="text1"/>
        </w:rPr>
        <w:t>The Age: Green Guide</w:t>
      </w:r>
      <w:r w:rsidRPr="004E3454">
        <w:rPr>
          <w:color w:val="000000" w:themeColor="text1"/>
        </w:rPr>
        <w:t>, 20.</w:t>
      </w:r>
    </w:p>
    <w:p w14:paraId="2C26213E" w14:textId="77777777" w:rsidR="00A45D16" w:rsidRPr="004E3454" w:rsidRDefault="00A45D16" w:rsidP="00A45D16">
      <w:pPr>
        <w:pStyle w:val="NormalWeb"/>
        <w:ind w:left="480" w:hanging="480"/>
        <w:rPr>
          <w:color w:val="000000" w:themeColor="text1"/>
        </w:rPr>
      </w:pPr>
      <w:r w:rsidRPr="004E3454">
        <w:rPr>
          <w:color w:val="000000" w:themeColor="text1"/>
        </w:rPr>
        <w:t xml:space="preserve">Ireland, P. (Director). (2016). </w:t>
      </w:r>
      <w:proofErr w:type="spellStart"/>
      <w:r w:rsidRPr="004E3454">
        <w:rPr>
          <w:rStyle w:val="Emphasis"/>
          <w:rFonts w:eastAsiaTheme="majorEastAsia"/>
          <w:color w:val="000000" w:themeColor="text1"/>
        </w:rPr>
        <w:t>Pawno</w:t>
      </w:r>
      <w:proofErr w:type="spellEnd"/>
      <w:r w:rsidRPr="004E3454">
        <w:rPr>
          <w:color w:val="000000" w:themeColor="text1"/>
        </w:rPr>
        <w:t xml:space="preserve"> [Film]. Toothless Pictures.</w:t>
      </w:r>
    </w:p>
    <w:p w14:paraId="4DD608EF" w14:textId="77777777" w:rsidR="00A45D16" w:rsidRPr="00A1133E" w:rsidRDefault="00A45D16" w:rsidP="00A45D16">
      <w:pPr>
        <w:pStyle w:val="NormalWeb"/>
        <w:ind w:left="480" w:hanging="480"/>
        <w:rPr>
          <w:color w:val="000000" w:themeColor="text1"/>
          <w:lang w:val="es-ES"/>
        </w:rPr>
      </w:pPr>
      <w:r w:rsidRPr="004E3454">
        <w:rPr>
          <w:color w:val="000000" w:themeColor="text1"/>
        </w:rPr>
        <w:t xml:space="preserve">Johnson, A. (2018, May 24). </w:t>
      </w:r>
      <w:r w:rsidRPr="004E3454">
        <w:rPr>
          <w:rStyle w:val="Emphasis"/>
          <w:rFonts w:eastAsiaTheme="majorEastAsia"/>
          <w:color w:val="000000" w:themeColor="text1"/>
        </w:rPr>
        <w:t xml:space="preserve">“It doesn’t need to be this way”: The promise of </w:t>
      </w:r>
      <w:proofErr w:type="spellStart"/>
      <w:r w:rsidRPr="004E3454">
        <w:rPr>
          <w:rStyle w:val="Emphasis"/>
          <w:rFonts w:eastAsiaTheme="majorEastAsia"/>
          <w:color w:val="000000" w:themeColor="text1"/>
        </w:rPr>
        <w:t>specialised</w:t>
      </w:r>
      <w:proofErr w:type="spellEnd"/>
      <w:r w:rsidRPr="004E3454">
        <w:rPr>
          <w:rStyle w:val="Emphasis"/>
          <w:rFonts w:eastAsiaTheme="majorEastAsia"/>
          <w:color w:val="000000" w:themeColor="text1"/>
        </w:rPr>
        <w:t xml:space="preserve"> early intervention in psychosis services</w:t>
      </w:r>
      <w:r w:rsidRPr="004E3454">
        <w:rPr>
          <w:color w:val="000000" w:themeColor="text1"/>
        </w:rPr>
        <w:t xml:space="preserve">. </w:t>
      </w:r>
      <w:r w:rsidRPr="00A1133E">
        <w:rPr>
          <w:color w:val="000000" w:themeColor="text1"/>
          <w:lang w:val="es-ES"/>
        </w:rPr>
        <w:t xml:space="preserve">IEPA. </w:t>
      </w:r>
      <w:hyperlink r:id="rId18" w:history="1">
        <w:r w:rsidR="003547FB" w:rsidRPr="00A1133E">
          <w:rPr>
            <w:rStyle w:val="Hyperlink"/>
            <w:lang w:val="es-ES"/>
          </w:rPr>
          <w:t>https://iepa.org.au/network-news/it-doesnt-need-to-be-this-way-the-promise-of-specialised-early-intervention-in-psychosis-services/</w:t>
        </w:r>
      </w:hyperlink>
      <w:r w:rsidRPr="00A1133E">
        <w:rPr>
          <w:color w:val="000000" w:themeColor="text1"/>
          <w:lang w:val="es-ES"/>
        </w:rPr>
        <w:t xml:space="preserve"> </w:t>
      </w:r>
    </w:p>
    <w:p w14:paraId="2721A89E" w14:textId="77777777" w:rsidR="00A45D16" w:rsidRPr="004E3454" w:rsidRDefault="00A45D16" w:rsidP="00A45D16">
      <w:pPr>
        <w:pStyle w:val="NormalWeb"/>
        <w:ind w:left="480" w:hanging="480"/>
        <w:rPr>
          <w:color w:val="000000" w:themeColor="text1"/>
        </w:rPr>
      </w:pPr>
      <w:r w:rsidRPr="004E3454">
        <w:rPr>
          <w:color w:val="000000" w:themeColor="text1"/>
        </w:rPr>
        <w:t xml:space="preserve">Marion, T., Reese, V., &amp; Wagner, R. F. (2018). Dermatologic features in good film characters who turn evil: The transformation. </w:t>
      </w:r>
      <w:r w:rsidRPr="004E3454">
        <w:rPr>
          <w:rStyle w:val="Emphasis"/>
          <w:rFonts w:eastAsiaTheme="majorEastAsia"/>
          <w:color w:val="000000" w:themeColor="text1"/>
        </w:rPr>
        <w:t>Dermatology Online Journal</w:t>
      </w:r>
      <w:r w:rsidRPr="004E3454">
        <w:rPr>
          <w:color w:val="000000" w:themeColor="text1"/>
        </w:rPr>
        <w:t xml:space="preserve">, 24(9), Article 4. </w:t>
      </w:r>
      <w:hyperlink r:id="rId19" w:history="1">
        <w:r w:rsidR="003547FB" w:rsidRPr="005D35BE">
          <w:rPr>
            <w:rStyle w:val="Hyperlink"/>
          </w:rPr>
          <w:t>https://escholarship.org/uc/item/1666h4z5</w:t>
        </w:r>
      </w:hyperlink>
      <w:r w:rsidRPr="004E3454">
        <w:rPr>
          <w:color w:val="000000" w:themeColor="text1"/>
        </w:rPr>
        <w:t xml:space="preserve"> </w:t>
      </w:r>
    </w:p>
    <w:p w14:paraId="514E8F89" w14:textId="77777777" w:rsidR="00A45D16" w:rsidRPr="004E3454" w:rsidRDefault="00A45D16" w:rsidP="00A45D16">
      <w:pPr>
        <w:pStyle w:val="NormalWeb"/>
        <w:ind w:left="480" w:hanging="480"/>
        <w:rPr>
          <w:color w:val="000000" w:themeColor="text1"/>
        </w:rPr>
      </w:pPr>
      <w:r w:rsidRPr="004E3454">
        <w:rPr>
          <w:color w:val="000000" w:themeColor="text1"/>
        </w:rPr>
        <w:lastRenderedPageBreak/>
        <w:t xml:space="preserve">markps2. (2017, May 31). For researchers to study… when people stop taking “Antipsychotics also known as neuroleptics or major tranquilizers” they can have withdrawal. [Comment on the article "What triggers that feeling of being watched?"]. </w:t>
      </w:r>
      <w:r w:rsidRPr="004E3454">
        <w:rPr>
          <w:rStyle w:val="Emphasis"/>
          <w:rFonts w:eastAsiaTheme="majorEastAsia"/>
          <w:color w:val="000000" w:themeColor="text1"/>
        </w:rPr>
        <w:t>Mind Hacks</w:t>
      </w:r>
      <w:r w:rsidRPr="004E3454">
        <w:rPr>
          <w:color w:val="000000" w:themeColor="text1"/>
        </w:rPr>
        <w:t xml:space="preserve">. </w:t>
      </w:r>
      <w:hyperlink r:id="rId20" w:anchor="comments" w:history="1">
        <w:r w:rsidR="003547FB" w:rsidRPr="005D35BE">
          <w:rPr>
            <w:rStyle w:val="Hyperlink"/>
          </w:rPr>
          <w:t>https://mindhacks.com/2017/05/26/what-triggers-that-feeling-of-being-watched/#comments</w:t>
        </w:r>
      </w:hyperlink>
      <w:r w:rsidRPr="004E3454">
        <w:rPr>
          <w:color w:val="000000" w:themeColor="text1"/>
        </w:rPr>
        <w:t xml:space="preserve"> </w:t>
      </w:r>
    </w:p>
    <w:p w14:paraId="4DE56850" w14:textId="77777777" w:rsidR="00A45D16" w:rsidRPr="004E3454" w:rsidRDefault="00A45D16" w:rsidP="00A45D16">
      <w:pPr>
        <w:pStyle w:val="NormalWeb"/>
        <w:ind w:left="480" w:hanging="480"/>
        <w:rPr>
          <w:color w:val="000000" w:themeColor="text1"/>
        </w:rPr>
      </w:pPr>
      <w:r w:rsidRPr="004E3454">
        <w:rPr>
          <w:color w:val="000000" w:themeColor="text1"/>
        </w:rPr>
        <w:t>Moran, A., &amp; Toner, J. (2017). </w:t>
      </w:r>
      <w:r w:rsidRPr="004E3454">
        <w:rPr>
          <w:rStyle w:val="Emphasis"/>
          <w:rFonts w:eastAsiaTheme="majorEastAsia"/>
          <w:color w:val="000000" w:themeColor="text1"/>
        </w:rPr>
        <w:t>A critical introduction to sport psychology</w:t>
      </w:r>
      <w:r w:rsidRPr="004E3454">
        <w:rPr>
          <w:color w:val="000000" w:themeColor="text1"/>
        </w:rPr>
        <w:t> (3</w:t>
      </w:r>
      <w:r w:rsidRPr="004E3454">
        <w:rPr>
          <w:color w:val="000000" w:themeColor="text1"/>
          <w:vertAlign w:val="superscript"/>
        </w:rPr>
        <w:t>rd</w:t>
      </w:r>
      <w:r w:rsidRPr="004E3454">
        <w:rPr>
          <w:color w:val="000000" w:themeColor="text1"/>
        </w:rPr>
        <w:t> ed.). Routledge.</w:t>
      </w:r>
    </w:p>
    <w:p w14:paraId="74DFB454" w14:textId="77777777" w:rsidR="00A45D16" w:rsidRPr="004E3454" w:rsidRDefault="00A45D16" w:rsidP="00A45D16">
      <w:pPr>
        <w:pStyle w:val="NormalWeb"/>
        <w:ind w:left="480" w:hanging="480"/>
        <w:rPr>
          <w:color w:val="000000" w:themeColor="text1"/>
        </w:rPr>
      </w:pPr>
      <w:r w:rsidRPr="004E3454">
        <w:rPr>
          <w:color w:val="000000" w:themeColor="text1"/>
        </w:rPr>
        <w:t xml:space="preserve">Mosek, E. (2017). </w:t>
      </w:r>
      <w:r w:rsidRPr="004E3454">
        <w:rPr>
          <w:rStyle w:val="Emphasis"/>
          <w:rFonts w:eastAsiaTheme="majorEastAsia"/>
          <w:color w:val="000000" w:themeColor="text1"/>
        </w:rPr>
        <w:t>Team flow: The missing piece in performance</w:t>
      </w:r>
      <w:r w:rsidRPr="004E3454">
        <w:rPr>
          <w:color w:val="000000" w:themeColor="text1"/>
        </w:rPr>
        <w:t xml:space="preserve"> [Doctoral dissertation, Victoria University]. Victoria University Research Repository. </w:t>
      </w:r>
      <w:hyperlink r:id="rId21" w:history="1">
        <w:r w:rsidR="003547FB" w:rsidRPr="005D35BE">
          <w:rPr>
            <w:rStyle w:val="Hyperlink"/>
          </w:rPr>
          <w:t>http://vuir.vu.edu.au/35038/</w:t>
        </w:r>
      </w:hyperlink>
      <w:r w:rsidRPr="004E3454">
        <w:rPr>
          <w:color w:val="000000" w:themeColor="text1"/>
        </w:rPr>
        <w:t xml:space="preserve"> </w:t>
      </w:r>
      <w:r w:rsidR="003547FB">
        <w:rPr>
          <w:color w:val="000000" w:themeColor="text1"/>
        </w:rPr>
        <w:t xml:space="preserve"> </w:t>
      </w:r>
    </w:p>
    <w:p w14:paraId="4515F09A" w14:textId="77777777" w:rsidR="00A45D16" w:rsidRPr="004E3454" w:rsidRDefault="00A45D16" w:rsidP="00A45D16">
      <w:pPr>
        <w:pStyle w:val="NormalWeb"/>
        <w:ind w:left="480" w:hanging="480"/>
        <w:rPr>
          <w:color w:val="000000" w:themeColor="text1"/>
        </w:rPr>
      </w:pPr>
      <w:r w:rsidRPr="004E3454">
        <w:rPr>
          <w:color w:val="000000" w:themeColor="text1"/>
        </w:rPr>
        <w:t xml:space="preserve">Woodman, D. (2018, May 16). Internships have much to offer but provisions are necessary to ensure the young truly benefit. </w:t>
      </w:r>
      <w:r w:rsidRPr="004E3454">
        <w:rPr>
          <w:rStyle w:val="Emphasis"/>
          <w:rFonts w:eastAsiaTheme="majorEastAsia"/>
          <w:color w:val="000000" w:themeColor="text1"/>
        </w:rPr>
        <w:t>The Australian</w:t>
      </w:r>
      <w:r w:rsidRPr="004E3454">
        <w:rPr>
          <w:color w:val="000000" w:themeColor="text1"/>
        </w:rPr>
        <w:t>, 29.</w:t>
      </w:r>
    </w:p>
    <w:p w14:paraId="75BC27F9" w14:textId="77777777" w:rsidR="00A45D16" w:rsidRPr="004E3454" w:rsidRDefault="00A45D16" w:rsidP="00A45D16">
      <w:pPr>
        <w:pStyle w:val="NormalWeb"/>
        <w:ind w:left="480" w:hanging="480"/>
        <w:rPr>
          <w:color w:val="000000" w:themeColor="text1"/>
        </w:rPr>
      </w:pPr>
    </w:p>
    <w:p w14:paraId="4E56681A" w14:textId="77777777" w:rsidR="00A45D16" w:rsidRPr="004E3454" w:rsidRDefault="00A45D16" w:rsidP="00A45D16">
      <w:pPr>
        <w:pStyle w:val="NormalWeb"/>
        <w:ind w:left="480" w:hanging="480"/>
        <w:rPr>
          <w:color w:val="000000" w:themeColor="text1"/>
        </w:rPr>
      </w:pPr>
    </w:p>
    <w:p w14:paraId="63E495F8" w14:textId="77777777" w:rsidR="00A45D16" w:rsidRPr="004E3454" w:rsidRDefault="00A45D16" w:rsidP="00A45D16">
      <w:pPr>
        <w:pStyle w:val="NormalWeb"/>
        <w:ind w:left="480" w:hanging="480"/>
        <w:rPr>
          <w:color w:val="000000" w:themeColor="text1"/>
        </w:rPr>
        <w:sectPr w:rsidR="00A45D16" w:rsidRPr="004E3454" w:rsidSect="00A45D16">
          <w:pgSz w:w="12240" w:h="15840"/>
          <w:pgMar w:top="1440" w:right="1800" w:bottom="1440" w:left="1800" w:header="720" w:footer="720" w:gutter="0"/>
          <w:cols w:space="720"/>
          <w:titlePg/>
          <w:docGrid w:linePitch="360"/>
        </w:sectPr>
      </w:pPr>
    </w:p>
    <w:p w14:paraId="535A33D8" w14:textId="77777777" w:rsidR="00A45D16" w:rsidRPr="004E3454" w:rsidRDefault="00A45D16" w:rsidP="00E5370D">
      <w:pPr>
        <w:pStyle w:val="Heading2"/>
      </w:pPr>
      <w:bookmarkStart w:id="27" w:name="_Toc202879211"/>
      <w:r w:rsidRPr="004E3454">
        <w:lastRenderedPageBreak/>
        <w:t xml:space="preserve">Appendix A: </w:t>
      </w:r>
      <w:sdt>
        <w:sdtPr>
          <w:alias w:val="Appendix title"/>
          <w:tag w:val="Appendix title"/>
          <w:id w:val="-965355215"/>
          <w:placeholder>
            <w:docPart w:val="2B2CD0574800406991C2A664304EF5E3"/>
          </w:placeholder>
          <w15:color w:val="339966"/>
          <w:text/>
        </w:sdtPr>
        <w:sdtEndPr/>
        <w:sdtContent>
          <w:r w:rsidRPr="00B3529B">
            <w:rPr>
              <w:color w:val="074F6A" w:themeColor="accent4" w:themeShade="80"/>
            </w:rPr>
            <w:t>Focus Group Questions</w:t>
          </w:r>
        </w:sdtContent>
      </w:sdt>
      <w:bookmarkEnd w:id="27"/>
    </w:p>
    <w:p w14:paraId="4683BCC3" w14:textId="77777777" w:rsidR="00A45D16" w:rsidRPr="00B3529B" w:rsidRDefault="006379B7" w:rsidP="00A45D16">
      <w:pPr>
        <w:spacing w:line="480" w:lineRule="auto"/>
        <w:ind w:firstLine="720"/>
        <w:rPr>
          <w:rFonts w:eastAsia="Calibri" w:cs="Times New Roman"/>
          <w:bCs/>
          <w:color w:val="074F6A" w:themeColor="accent4" w:themeShade="80"/>
          <w:kern w:val="0"/>
          <w:szCs w:val="24"/>
          <w14:ligatures w14:val="none"/>
        </w:rPr>
      </w:pPr>
      <w:r>
        <w:rPr>
          <w:rFonts w:eastAsia="Calibri" w:cs="Times New Roman"/>
          <w:color w:val="074F6A" w:themeColor="accent4" w:themeShade="80"/>
          <w:kern w:val="0"/>
          <w:szCs w:val="24"/>
          <w14:ligatures w14:val="none"/>
        </w:rPr>
        <w:t xml:space="preserve">This section is an example of a typical appendix. </w:t>
      </w:r>
      <w:r w:rsidR="00A45D16" w:rsidRPr="00B3529B">
        <w:rPr>
          <w:rFonts w:eastAsia="Calibri" w:cs="Times New Roman"/>
          <w:color w:val="074F6A" w:themeColor="accent4" w:themeShade="80"/>
          <w:kern w:val="0"/>
          <w:szCs w:val="24"/>
          <w14:ligatures w14:val="none"/>
        </w:rPr>
        <w:t>The following list of questions was used as an outline for the focus group questions. Where appropriate, the interviewees were asked to expand upon their answers.</w:t>
      </w:r>
    </w:p>
    <w:p w14:paraId="46ED4FC5"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How do dual enrollment programs help students?</w:t>
      </w:r>
    </w:p>
    <w:p w14:paraId="191A049F"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How do dual enrollment programs hurt students?</w:t>
      </w:r>
    </w:p>
    <w:p w14:paraId="16300940"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How do you feel about the “college for all” model?</w:t>
      </w:r>
    </w:p>
    <w:p w14:paraId="4BDFACA6"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How do you see the dual enrollment program with the Advanced Skill Center impacting a student’s choices after they graduate?</w:t>
      </w:r>
    </w:p>
    <w:p w14:paraId="5EEF3252"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How have local educational institutions changed their delivery of programs and services to meet the needs of middle achieving students?</w:t>
      </w:r>
    </w:p>
    <w:p w14:paraId="196A61B6"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How will a successful dual enrollment experience impact middle or underachieving students?</w:t>
      </w:r>
    </w:p>
    <w:p w14:paraId="21334881"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In your judgment, what are the requirements that should be placed on students who want to take dual enrollment courses?</w:t>
      </w:r>
    </w:p>
    <w:p w14:paraId="477137FB" w14:textId="77777777" w:rsidR="00A45D16" w:rsidRPr="00B3529B" w:rsidRDefault="00A45D16" w:rsidP="00A45D16">
      <w:pPr>
        <w:numPr>
          <w:ilvl w:val="0"/>
          <w:numId w:val="1"/>
        </w:numPr>
        <w:spacing w:line="480" w:lineRule="auto"/>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In your opinion, what motivates a middle or underachieving student’s decision to attend post-secondary education?</w:t>
      </w:r>
    </w:p>
    <w:p w14:paraId="5D7D7E16" w14:textId="77777777" w:rsidR="00A45D16" w:rsidRPr="004E3454" w:rsidRDefault="00A45D16" w:rsidP="00A45D16">
      <w:pPr>
        <w:sectPr w:rsidR="00A45D16" w:rsidRPr="004E3454" w:rsidSect="00A45D16">
          <w:pgSz w:w="12240" w:h="15840"/>
          <w:pgMar w:top="1440" w:right="1800" w:bottom="1440" w:left="1800" w:header="720" w:footer="720" w:gutter="0"/>
          <w:cols w:space="720"/>
          <w:titlePg/>
          <w:docGrid w:linePitch="360"/>
        </w:sectPr>
      </w:pPr>
    </w:p>
    <w:p w14:paraId="325AED08" w14:textId="77777777" w:rsidR="00A45D16" w:rsidRPr="004E3454" w:rsidRDefault="00A45D16" w:rsidP="00E5370D">
      <w:pPr>
        <w:pStyle w:val="Heading2"/>
      </w:pPr>
      <w:bookmarkStart w:id="28" w:name="_Toc202879212"/>
      <w:r w:rsidRPr="004E3454">
        <w:lastRenderedPageBreak/>
        <w:t xml:space="preserve">Appendix B: </w:t>
      </w:r>
      <w:sdt>
        <w:sdtPr>
          <w:alias w:val="Appendix title"/>
          <w:tag w:val="Appendix title"/>
          <w:id w:val="141159616"/>
          <w:placeholder>
            <w:docPart w:val="2B2CD0574800406991C2A664304EF5E3"/>
          </w:placeholder>
          <w15:color w:val="339966"/>
          <w:text/>
        </w:sdtPr>
        <w:sdtEndPr/>
        <w:sdtContent>
          <w:r w:rsidRPr="00B3529B">
            <w:rPr>
              <w:color w:val="074F6A" w:themeColor="accent4" w:themeShade="80"/>
            </w:rPr>
            <w:t>Permission to Reprint</w:t>
          </w:r>
        </w:sdtContent>
      </w:sdt>
      <w:bookmarkEnd w:id="28"/>
    </w:p>
    <w:p w14:paraId="654419FB" w14:textId="77777777" w:rsidR="00A45D16" w:rsidRPr="00B3529B" w:rsidRDefault="00A45D16" w:rsidP="00A45D16">
      <w:pPr>
        <w:spacing w:line="480" w:lineRule="auto"/>
        <w:ind w:firstLine="720"/>
        <w:rPr>
          <w:rFonts w:eastAsia="Calibri" w:cs="Times New Roman"/>
          <w:bCs/>
          <w:color w:val="074F6A" w:themeColor="accent4" w:themeShade="80"/>
          <w:kern w:val="0"/>
          <w:szCs w:val="24"/>
          <w14:ligatures w14:val="none"/>
        </w:rPr>
      </w:pPr>
      <w:r w:rsidRPr="00B3529B">
        <w:rPr>
          <w:rFonts w:eastAsia="Calibri" w:cs="Times New Roman"/>
          <w:color w:val="074F6A" w:themeColor="accent4" w:themeShade="80"/>
          <w:kern w:val="0"/>
          <w:szCs w:val="24"/>
          <w14:ligatures w14:val="none"/>
        </w:rPr>
        <w:t xml:space="preserve">If your document contains any material that was previously published or submitted for publication, then you will need to provide evidence of permission to reprint that material. The Graduate School recommends students use an appendix to provide this information. The text in this section should be double-spaced, left- or </w:t>
      </w:r>
      <w:proofErr w:type="gramStart"/>
      <w:r w:rsidRPr="00B3529B">
        <w:rPr>
          <w:rFonts w:eastAsia="Calibri" w:cs="Times New Roman"/>
          <w:color w:val="074F6A" w:themeColor="accent4" w:themeShade="80"/>
          <w:kern w:val="0"/>
          <w:szCs w:val="24"/>
          <w14:ligatures w14:val="none"/>
        </w:rPr>
        <w:t>fully-justified</w:t>
      </w:r>
      <w:proofErr w:type="gramEnd"/>
      <w:r w:rsidRPr="00B3529B">
        <w:rPr>
          <w:rFonts w:eastAsia="Calibri" w:cs="Times New Roman"/>
          <w:color w:val="074F6A" w:themeColor="accent4" w:themeShade="80"/>
          <w:kern w:val="0"/>
          <w:szCs w:val="24"/>
          <w14:ligatures w14:val="none"/>
        </w:rPr>
        <w:t xml:space="preserve">, and in </w:t>
      </w:r>
      <w:r w:rsidR="00357290" w:rsidRPr="00B3529B">
        <w:rPr>
          <w:rFonts w:eastAsia="Calibri" w:cs="Times New Roman"/>
          <w:color w:val="074F6A" w:themeColor="accent4" w:themeShade="80"/>
          <w:kern w:val="0"/>
          <w:szCs w:val="24"/>
          <w14:ligatures w14:val="none"/>
        </w:rPr>
        <w:t>one of the approved 12-point fonts: Aptos, Arial, Calibri, Courier New, Palatino</w:t>
      </w:r>
      <w:r w:rsidR="00B3529B">
        <w:rPr>
          <w:rFonts w:eastAsia="Calibri" w:cs="Times New Roman"/>
          <w:color w:val="074F6A" w:themeColor="accent4" w:themeShade="80"/>
          <w:kern w:val="0"/>
          <w:szCs w:val="24"/>
          <w14:ligatures w14:val="none"/>
        </w:rPr>
        <w:t xml:space="preserve"> Linotype</w:t>
      </w:r>
      <w:r w:rsidR="00357290" w:rsidRPr="00B3529B">
        <w:rPr>
          <w:rFonts w:eastAsia="Calibri" w:cs="Times New Roman"/>
          <w:color w:val="074F6A" w:themeColor="accent4" w:themeShade="80"/>
          <w:kern w:val="0"/>
          <w:szCs w:val="24"/>
          <w14:ligatures w14:val="none"/>
        </w:rPr>
        <w:t xml:space="preserve">, Tahoma, or Times New Roman. </w:t>
      </w:r>
    </w:p>
    <w:p w14:paraId="00A5965E" w14:textId="77777777" w:rsidR="00A45D16" w:rsidRPr="004E3454" w:rsidRDefault="00A45D16" w:rsidP="00A45D16"/>
    <w:p w14:paraId="6B864201" w14:textId="77777777" w:rsidR="00A45D16" w:rsidRPr="004E3454" w:rsidRDefault="00A45D16" w:rsidP="00A45D16">
      <w:pPr>
        <w:spacing w:line="480" w:lineRule="auto"/>
        <w:ind w:firstLine="720"/>
      </w:pPr>
    </w:p>
    <w:p w14:paraId="189F0080" w14:textId="77777777" w:rsidR="00A45D16" w:rsidRPr="004E3454" w:rsidRDefault="00A45D16" w:rsidP="00A45D16">
      <w:pPr>
        <w:spacing w:line="480" w:lineRule="auto"/>
        <w:ind w:firstLine="720"/>
      </w:pPr>
    </w:p>
    <w:sectPr w:rsidR="00A45D16" w:rsidRPr="004E3454" w:rsidSect="00A45D16">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7C0E" w14:textId="77777777" w:rsidR="002B4FE8" w:rsidRDefault="002B4FE8" w:rsidP="00804543">
      <w:r>
        <w:separator/>
      </w:r>
    </w:p>
  </w:endnote>
  <w:endnote w:type="continuationSeparator" w:id="0">
    <w:p w14:paraId="7DB47297" w14:textId="77777777" w:rsidR="002B4FE8" w:rsidRDefault="002B4FE8" w:rsidP="0080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5494273"/>
      <w:docPartObj>
        <w:docPartGallery w:val="Page Numbers (Bottom of Page)"/>
        <w:docPartUnique/>
      </w:docPartObj>
    </w:sdtPr>
    <w:sdtEndPr>
      <w:rPr>
        <w:noProof/>
      </w:rPr>
    </w:sdtEndPr>
    <w:sdtContent>
      <w:p w14:paraId="298658BA" w14:textId="77777777" w:rsidR="00A45D16" w:rsidRDefault="00A45D1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06AFC3" w14:textId="77777777" w:rsidR="00A45D16" w:rsidRDefault="00A45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43B8" w14:textId="77777777" w:rsidR="00804543" w:rsidRDefault="00804543">
    <w:pPr>
      <w:pStyle w:val="Footer"/>
      <w:jc w:val="center"/>
    </w:pPr>
  </w:p>
  <w:p w14:paraId="17E4D645" w14:textId="77777777" w:rsidR="00804543" w:rsidRDefault="008045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558035"/>
      <w:docPartObj>
        <w:docPartGallery w:val="Page Numbers (Bottom of Page)"/>
        <w:docPartUnique/>
      </w:docPartObj>
    </w:sdtPr>
    <w:sdtEndPr>
      <w:rPr>
        <w:noProof/>
      </w:rPr>
    </w:sdtEndPr>
    <w:sdtContent>
      <w:p w14:paraId="3BB4D908" w14:textId="77777777" w:rsidR="00804543" w:rsidRDefault="00804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3F6E232" w14:textId="77777777" w:rsidR="00804543" w:rsidRDefault="008045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1594407"/>
      <w:docPartObj>
        <w:docPartGallery w:val="Page Numbers (Bottom of Page)"/>
        <w:docPartUnique/>
      </w:docPartObj>
    </w:sdtPr>
    <w:sdtEndPr>
      <w:rPr>
        <w:noProof/>
      </w:rPr>
    </w:sdtEndPr>
    <w:sdtContent>
      <w:p w14:paraId="157D4A30" w14:textId="77777777" w:rsidR="008F7083" w:rsidRDefault="008F70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293BD8D" w14:textId="77777777" w:rsidR="008F7083" w:rsidRDefault="008F7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58AB" w14:textId="77777777" w:rsidR="002B4FE8" w:rsidRDefault="002B4FE8" w:rsidP="00804543">
      <w:r>
        <w:separator/>
      </w:r>
    </w:p>
  </w:footnote>
  <w:footnote w:type="continuationSeparator" w:id="0">
    <w:p w14:paraId="3D626C35" w14:textId="77777777" w:rsidR="002B4FE8" w:rsidRDefault="002B4FE8" w:rsidP="00804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DF24FF"/>
    <w:multiLevelType w:val="hybridMultilevel"/>
    <w:tmpl w:val="FC387B02"/>
    <w:lvl w:ilvl="0" w:tplc="A2C4D108">
      <w:start w:val="1"/>
      <w:numFmt w:val="decimal"/>
      <w:lvlText w:val="%1."/>
      <w:lvlJc w:val="left"/>
      <w:pPr>
        <w:ind w:left="720" w:hanging="360"/>
      </w:pPr>
      <w:rPr>
        <w:color w:val="275317" w:themeColor="accent6"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1634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86B"/>
    <w:rsid w:val="0000001F"/>
    <w:rsid w:val="00036B51"/>
    <w:rsid w:val="00047755"/>
    <w:rsid w:val="00051064"/>
    <w:rsid w:val="00064231"/>
    <w:rsid w:val="000643AF"/>
    <w:rsid w:val="00074648"/>
    <w:rsid w:val="000A5A5D"/>
    <w:rsid w:val="000B22FE"/>
    <w:rsid w:val="0015686B"/>
    <w:rsid w:val="00157B9A"/>
    <w:rsid w:val="001D611E"/>
    <w:rsid w:val="00245661"/>
    <w:rsid w:val="00263344"/>
    <w:rsid w:val="00284B79"/>
    <w:rsid w:val="0028662F"/>
    <w:rsid w:val="002A509E"/>
    <w:rsid w:val="002B4FE8"/>
    <w:rsid w:val="002C025F"/>
    <w:rsid w:val="002E6178"/>
    <w:rsid w:val="002F6AED"/>
    <w:rsid w:val="003034BB"/>
    <w:rsid w:val="00353824"/>
    <w:rsid w:val="003547FB"/>
    <w:rsid w:val="00357290"/>
    <w:rsid w:val="00366028"/>
    <w:rsid w:val="0038782F"/>
    <w:rsid w:val="003B0440"/>
    <w:rsid w:val="003C69E2"/>
    <w:rsid w:val="00450AF8"/>
    <w:rsid w:val="004E3454"/>
    <w:rsid w:val="0055310C"/>
    <w:rsid w:val="00584B8A"/>
    <w:rsid w:val="005C4BCC"/>
    <w:rsid w:val="005E3501"/>
    <w:rsid w:val="00600516"/>
    <w:rsid w:val="006379B7"/>
    <w:rsid w:val="00670AD5"/>
    <w:rsid w:val="00682B4A"/>
    <w:rsid w:val="006A07DC"/>
    <w:rsid w:val="007274B8"/>
    <w:rsid w:val="00752B23"/>
    <w:rsid w:val="007904FE"/>
    <w:rsid w:val="007B24F5"/>
    <w:rsid w:val="007B533C"/>
    <w:rsid w:val="007D4E3D"/>
    <w:rsid w:val="007E5640"/>
    <w:rsid w:val="00804543"/>
    <w:rsid w:val="008939D5"/>
    <w:rsid w:val="008B0469"/>
    <w:rsid w:val="008C5B37"/>
    <w:rsid w:val="008F1701"/>
    <w:rsid w:val="008F7008"/>
    <w:rsid w:val="008F7083"/>
    <w:rsid w:val="00973794"/>
    <w:rsid w:val="009B689F"/>
    <w:rsid w:val="00A1133E"/>
    <w:rsid w:val="00A17E19"/>
    <w:rsid w:val="00A20FC7"/>
    <w:rsid w:val="00A34D10"/>
    <w:rsid w:val="00A45D16"/>
    <w:rsid w:val="00A513F2"/>
    <w:rsid w:val="00A8400F"/>
    <w:rsid w:val="00AC140F"/>
    <w:rsid w:val="00AF30DF"/>
    <w:rsid w:val="00B3529B"/>
    <w:rsid w:val="00B845E7"/>
    <w:rsid w:val="00BF602C"/>
    <w:rsid w:val="00C46833"/>
    <w:rsid w:val="00C60695"/>
    <w:rsid w:val="00C96090"/>
    <w:rsid w:val="00CA1972"/>
    <w:rsid w:val="00CA329A"/>
    <w:rsid w:val="00D1624A"/>
    <w:rsid w:val="00D21B27"/>
    <w:rsid w:val="00D33643"/>
    <w:rsid w:val="00D42898"/>
    <w:rsid w:val="00D45CFD"/>
    <w:rsid w:val="00D5642E"/>
    <w:rsid w:val="00D959B4"/>
    <w:rsid w:val="00DC0F0D"/>
    <w:rsid w:val="00DC759A"/>
    <w:rsid w:val="00E5370D"/>
    <w:rsid w:val="00E569DE"/>
    <w:rsid w:val="00E72711"/>
    <w:rsid w:val="00E90F45"/>
    <w:rsid w:val="00EA7E3C"/>
    <w:rsid w:val="00EB6D87"/>
    <w:rsid w:val="00ED4CA1"/>
    <w:rsid w:val="00EE0D02"/>
    <w:rsid w:val="00F4361A"/>
    <w:rsid w:val="00F47DA0"/>
    <w:rsid w:val="00F96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E08C8"/>
  <w15:chartTrackingRefBased/>
  <w15:docId w15:val="{12F3689C-31E7-4E51-B8C0-8796F180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ajorBidi"/>
        <w:color w:val="000000" w:themeColor="text1"/>
        <w:kern w:val="2"/>
        <w:sz w:val="24"/>
        <w:szCs w:val="3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ETD Title"/>
    <w:basedOn w:val="Normal"/>
    <w:next w:val="Normal"/>
    <w:link w:val="Heading1Char"/>
    <w:uiPriority w:val="9"/>
    <w:qFormat/>
    <w:rsid w:val="00AF30DF"/>
    <w:pPr>
      <w:keepNext/>
      <w:keepLines/>
      <w:contextualSpacing/>
      <w:jc w:val="center"/>
      <w:outlineLvl w:val="0"/>
    </w:pPr>
    <w:rPr>
      <w:rFonts w:eastAsiaTheme="majorEastAsia"/>
      <w:smallCaps/>
      <w:color w:val="auto"/>
      <w:sz w:val="28"/>
      <w:szCs w:val="40"/>
    </w:rPr>
  </w:style>
  <w:style w:type="paragraph" w:styleId="Heading2">
    <w:name w:val="heading 2"/>
    <w:aliases w:val="Major Headings"/>
    <w:basedOn w:val="Normal"/>
    <w:next w:val="Normal"/>
    <w:link w:val="Heading2Char"/>
    <w:uiPriority w:val="9"/>
    <w:unhideWhenUsed/>
    <w:qFormat/>
    <w:rsid w:val="00E5370D"/>
    <w:pPr>
      <w:keepNext/>
      <w:keepLines/>
      <w:spacing w:before="1320" w:line="480" w:lineRule="auto"/>
      <w:jc w:val="center"/>
      <w:outlineLvl w:val="1"/>
    </w:pPr>
    <w:rPr>
      <w:rFonts w:eastAsiaTheme="majorEastAsia"/>
      <w:smallCaps/>
      <w:sz w:val="28"/>
    </w:rPr>
  </w:style>
  <w:style w:type="paragraph" w:styleId="Heading3">
    <w:name w:val="heading 3"/>
    <w:aliases w:val="Subheadings"/>
    <w:basedOn w:val="Normal"/>
    <w:next w:val="Normal"/>
    <w:link w:val="Heading3Char"/>
    <w:uiPriority w:val="9"/>
    <w:unhideWhenUsed/>
    <w:qFormat/>
    <w:rsid w:val="00E5370D"/>
    <w:pPr>
      <w:keepNext/>
      <w:keepLines/>
      <w:spacing w:line="480" w:lineRule="auto"/>
      <w:outlineLvl w:val="2"/>
    </w:pPr>
    <w:rPr>
      <w:rFonts w:eastAsiaTheme="majorEastAsia"/>
      <w:b/>
      <w:szCs w:val="28"/>
    </w:rPr>
  </w:style>
  <w:style w:type="paragraph" w:styleId="Heading4">
    <w:name w:val="heading 4"/>
    <w:basedOn w:val="Normal"/>
    <w:next w:val="Normal"/>
    <w:link w:val="Heading4Char"/>
    <w:uiPriority w:val="9"/>
    <w:semiHidden/>
    <w:unhideWhenUsed/>
    <w:qFormat/>
    <w:rsid w:val="00A1133E"/>
    <w:pPr>
      <w:keepNext/>
      <w:keepLines/>
      <w:spacing w:line="480" w:lineRule="auto"/>
      <w:outlineLvl w:val="3"/>
    </w:pPr>
    <w:rPr>
      <w:rFonts w:eastAsiaTheme="majorEastAsia"/>
      <w:i/>
      <w:iCs/>
    </w:rPr>
  </w:style>
  <w:style w:type="paragraph" w:styleId="Heading5">
    <w:name w:val="heading 5"/>
    <w:basedOn w:val="Normal"/>
    <w:next w:val="Normal"/>
    <w:link w:val="Heading5Char"/>
    <w:uiPriority w:val="9"/>
    <w:semiHidden/>
    <w:unhideWhenUsed/>
    <w:qFormat/>
    <w:rsid w:val="00263344"/>
    <w:pPr>
      <w:keepNext/>
      <w:keepLines/>
      <w:spacing w:before="80" w:after="40"/>
      <w:outlineLvl w:val="4"/>
    </w:pPr>
    <w:rPr>
      <w:rFonts w:asciiTheme="minorHAnsi" w:eastAsiaTheme="majorEastAsia" w:hAnsiTheme="minorHAnsi"/>
      <w:color w:val="0F4761" w:themeColor="accent1" w:themeShade="BF"/>
    </w:rPr>
  </w:style>
  <w:style w:type="paragraph" w:styleId="Heading6">
    <w:name w:val="heading 6"/>
    <w:basedOn w:val="Normal"/>
    <w:next w:val="Normal"/>
    <w:link w:val="Heading6Char"/>
    <w:uiPriority w:val="9"/>
    <w:semiHidden/>
    <w:unhideWhenUsed/>
    <w:qFormat/>
    <w:rsid w:val="00263344"/>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263344"/>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263344"/>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263344"/>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DC759A"/>
    <w:pPr>
      <w:spacing w:before="240" w:after="360"/>
      <w:ind w:left="576" w:right="1440" w:hanging="576"/>
    </w:pPr>
    <w:rPr>
      <w:rFonts w:cs="Times New Roman"/>
      <w:bCs/>
      <w:color w:val="auto"/>
      <w:kern w:val="0"/>
      <w:szCs w:val="24"/>
      <w14:ligatures w14:val="none"/>
    </w:rPr>
  </w:style>
  <w:style w:type="character" w:customStyle="1" w:styleId="Heading1Char">
    <w:name w:val="Heading 1 Char"/>
    <w:aliases w:val="ETD Title Char"/>
    <w:basedOn w:val="DefaultParagraphFont"/>
    <w:link w:val="Heading1"/>
    <w:uiPriority w:val="9"/>
    <w:rsid w:val="00AF30DF"/>
    <w:rPr>
      <w:rFonts w:eastAsiaTheme="majorEastAsia"/>
      <w:smallCaps/>
      <w:color w:val="auto"/>
      <w:sz w:val="28"/>
      <w:szCs w:val="40"/>
    </w:rPr>
  </w:style>
  <w:style w:type="character" w:customStyle="1" w:styleId="Heading2Char">
    <w:name w:val="Heading 2 Char"/>
    <w:aliases w:val="Major Headings Char"/>
    <w:basedOn w:val="DefaultParagraphFont"/>
    <w:link w:val="Heading2"/>
    <w:uiPriority w:val="9"/>
    <w:rsid w:val="00E5370D"/>
    <w:rPr>
      <w:rFonts w:eastAsiaTheme="majorEastAsia"/>
      <w:smallCaps/>
      <w:sz w:val="28"/>
    </w:rPr>
  </w:style>
  <w:style w:type="character" w:customStyle="1" w:styleId="Heading3Char">
    <w:name w:val="Heading 3 Char"/>
    <w:aliases w:val="Subheadings Char"/>
    <w:basedOn w:val="DefaultParagraphFont"/>
    <w:link w:val="Heading3"/>
    <w:uiPriority w:val="9"/>
    <w:rsid w:val="00E5370D"/>
    <w:rPr>
      <w:rFonts w:eastAsiaTheme="majorEastAsia"/>
      <w:b/>
      <w:szCs w:val="28"/>
    </w:rPr>
  </w:style>
  <w:style w:type="character" w:customStyle="1" w:styleId="Heading4Char">
    <w:name w:val="Heading 4 Char"/>
    <w:basedOn w:val="DefaultParagraphFont"/>
    <w:link w:val="Heading4"/>
    <w:uiPriority w:val="9"/>
    <w:semiHidden/>
    <w:rsid w:val="00A1133E"/>
    <w:rPr>
      <w:rFonts w:eastAsiaTheme="majorEastAsia"/>
      <w:i/>
      <w:iCs/>
    </w:rPr>
  </w:style>
  <w:style w:type="character" w:customStyle="1" w:styleId="Heading5Char">
    <w:name w:val="Heading 5 Char"/>
    <w:basedOn w:val="DefaultParagraphFont"/>
    <w:link w:val="Heading5"/>
    <w:uiPriority w:val="9"/>
    <w:semiHidden/>
    <w:rsid w:val="00263344"/>
    <w:rPr>
      <w:rFonts w:asciiTheme="minorHAnsi" w:eastAsiaTheme="majorEastAsia" w:hAnsiTheme="minorHAnsi"/>
      <w:color w:val="0F4761" w:themeColor="accent1" w:themeShade="BF"/>
    </w:rPr>
  </w:style>
  <w:style w:type="character" w:customStyle="1" w:styleId="Heading6Char">
    <w:name w:val="Heading 6 Char"/>
    <w:basedOn w:val="DefaultParagraphFont"/>
    <w:link w:val="Heading6"/>
    <w:uiPriority w:val="9"/>
    <w:semiHidden/>
    <w:rsid w:val="00263344"/>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263344"/>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263344"/>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263344"/>
    <w:rPr>
      <w:rFonts w:asciiTheme="minorHAnsi" w:eastAsiaTheme="majorEastAsia" w:hAnsiTheme="minorHAnsi"/>
      <w:color w:val="272727" w:themeColor="text1" w:themeTint="D8"/>
    </w:rPr>
  </w:style>
  <w:style w:type="paragraph" w:styleId="Title">
    <w:name w:val="Title"/>
    <w:basedOn w:val="Normal"/>
    <w:next w:val="Normal"/>
    <w:link w:val="TitleChar"/>
    <w:uiPriority w:val="10"/>
    <w:rsid w:val="00157B9A"/>
    <w:pPr>
      <w:spacing w:after="80"/>
      <w:contextualSpacing/>
      <w:jc w:val="center"/>
    </w:pPr>
    <w:rPr>
      <w:rFonts w:eastAsiaTheme="majorEastAsia"/>
      <w:smallCaps/>
      <w:spacing w:val="-10"/>
      <w:kern w:val="28"/>
      <w:sz w:val="28"/>
      <w:szCs w:val="56"/>
    </w:rPr>
  </w:style>
  <w:style w:type="character" w:customStyle="1" w:styleId="TitleChar">
    <w:name w:val="Title Char"/>
    <w:basedOn w:val="DefaultParagraphFont"/>
    <w:link w:val="Title"/>
    <w:uiPriority w:val="10"/>
    <w:rsid w:val="00157B9A"/>
    <w:rPr>
      <w:rFonts w:eastAsiaTheme="majorEastAsia"/>
      <w:smallCaps/>
      <w:spacing w:val="-10"/>
      <w:kern w:val="28"/>
      <w:sz w:val="28"/>
      <w:szCs w:val="56"/>
    </w:rPr>
  </w:style>
  <w:style w:type="paragraph" w:styleId="Subtitle">
    <w:name w:val="Subtitle"/>
    <w:basedOn w:val="Normal"/>
    <w:next w:val="Normal"/>
    <w:link w:val="SubtitleChar"/>
    <w:uiPriority w:val="11"/>
    <w:rsid w:val="00263344"/>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263344"/>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rsid w:val="002633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63344"/>
    <w:rPr>
      <w:i/>
      <w:iCs/>
      <w:color w:val="404040" w:themeColor="text1" w:themeTint="BF"/>
    </w:rPr>
  </w:style>
  <w:style w:type="paragraph" w:styleId="ListParagraph">
    <w:name w:val="List Paragraph"/>
    <w:basedOn w:val="Normal"/>
    <w:uiPriority w:val="34"/>
    <w:qFormat/>
    <w:rsid w:val="00263344"/>
    <w:pPr>
      <w:ind w:left="720"/>
      <w:contextualSpacing/>
    </w:pPr>
  </w:style>
  <w:style w:type="character" w:styleId="IntenseEmphasis">
    <w:name w:val="Intense Emphasis"/>
    <w:basedOn w:val="DefaultParagraphFont"/>
    <w:uiPriority w:val="21"/>
    <w:rsid w:val="00263344"/>
    <w:rPr>
      <w:i/>
      <w:iCs/>
      <w:color w:val="0F4761" w:themeColor="accent1" w:themeShade="BF"/>
    </w:rPr>
  </w:style>
  <w:style w:type="paragraph" w:styleId="IntenseQuote">
    <w:name w:val="Intense Quote"/>
    <w:basedOn w:val="Normal"/>
    <w:next w:val="Normal"/>
    <w:link w:val="IntenseQuoteChar"/>
    <w:uiPriority w:val="30"/>
    <w:rsid w:val="002633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3344"/>
    <w:rPr>
      <w:i/>
      <w:iCs/>
      <w:color w:val="0F4761" w:themeColor="accent1" w:themeShade="BF"/>
    </w:rPr>
  </w:style>
  <w:style w:type="character" w:styleId="IntenseReference">
    <w:name w:val="Intense Reference"/>
    <w:basedOn w:val="DefaultParagraphFont"/>
    <w:uiPriority w:val="32"/>
    <w:rsid w:val="00263344"/>
    <w:rPr>
      <w:b/>
      <w:bCs/>
      <w:smallCaps/>
      <w:color w:val="0F4761" w:themeColor="accent1" w:themeShade="BF"/>
      <w:spacing w:val="5"/>
    </w:rPr>
  </w:style>
  <w:style w:type="character" w:styleId="PlaceholderText">
    <w:name w:val="Placeholder Text"/>
    <w:basedOn w:val="DefaultParagraphFont"/>
    <w:uiPriority w:val="99"/>
    <w:semiHidden/>
    <w:rsid w:val="00157B9A"/>
    <w:rPr>
      <w:color w:val="666666"/>
    </w:rPr>
  </w:style>
  <w:style w:type="paragraph" w:customStyle="1" w:styleId="TableofContentsHeading">
    <w:name w:val="Table of Contents Heading"/>
    <w:basedOn w:val="Heading2"/>
    <w:next w:val="Normal"/>
    <w:link w:val="TableofContentsHeadingChar"/>
    <w:qFormat/>
    <w:rsid w:val="00157B9A"/>
  </w:style>
  <w:style w:type="character" w:customStyle="1" w:styleId="TableofContentsHeadingChar">
    <w:name w:val="Table of Contents Heading Char"/>
    <w:basedOn w:val="Heading1Char"/>
    <w:link w:val="TableofContentsHeading"/>
    <w:rsid w:val="00036B51"/>
    <w:rPr>
      <w:rFonts w:eastAsiaTheme="majorEastAsia"/>
      <w:smallCaps/>
      <w:color w:val="auto"/>
      <w:sz w:val="28"/>
      <w:szCs w:val="40"/>
    </w:rPr>
  </w:style>
  <w:style w:type="paragraph" w:customStyle="1" w:styleId="FigureCaptions">
    <w:name w:val="Figure Captions"/>
    <w:basedOn w:val="Normal"/>
    <w:next w:val="Normal"/>
    <w:link w:val="FigureCaptionsChar"/>
    <w:qFormat/>
    <w:rsid w:val="00157B9A"/>
    <w:rPr>
      <w:i/>
    </w:rPr>
  </w:style>
  <w:style w:type="character" w:customStyle="1" w:styleId="FigureCaptionsChar">
    <w:name w:val="Figure Captions Char"/>
    <w:basedOn w:val="DefaultParagraphFont"/>
    <w:link w:val="FigureCaptions"/>
    <w:rsid w:val="00D45CFD"/>
    <w:rPr>
      <w:i/>
    </w:rPr>
  </w:style>
  <w:style w:type="paragraph" w:customStyle="1" w:styleId="TableTitles">
    <w:name w:val="Table Titles"/>
    <w:basedOn w:val="FigureCaptions"/>
    <w:next w:val="Normal"/>
    <w:link w:val="TableTitlesChar"/>
    <w:qFormat/>
    <w:rsid w:val="00D45CFD"/>
    <w:pPr>
      <w:spacing w:after="240"/>
    </w:pPr>
  </w:style>
  <w:style w:type="character" w:customStyle="1" w:styleId="TableTitlesChar">
    <w:name w:val="Table Titles Char"/>
    <w:basedOn w:val="FigureCaptionsChar"/>
    <w:link w:val="TableTitles"/>
    <w:rsid w:val="00D45CFD"/>
    <w:rPr>
      <w:i/>
    </w:rPr>
  </w:style>
  <w:style w:type="paragraph" w:styleId="NoSpacing">
    <w:name w:val="No Spacing"/>
    <w:uiPriority w:val="1"/>
    <w:qFormat/>
    <w:rsid w:val="00157B9A"/>
  </w:style>
  <w:style w:type="paragraph" w:styleId="Header">
    <w:name w:val="header"/>
    <w:basedOn w:val="Normal"/>
    <w:link w:val="HeaderChar"/>
    <w:uiPriority w:val="99"/>
    <w:unhideWhenUsed/>
    <w:rsid w:val="00804543"/>
    <w:pPr>
      <w:tabs>
        <w:tab w:val="center" w:pos="4680"/>
        <w:tab w:val="right" w:pos="9360"/>
      </w:tabs>
    </w:pPr>
  </w:style>
  <w:style w:type="character" w:customStyle="1" w:styleId="HeaderChar">
    <w:name w:val="Header Char"/>
    <w:basedOn w:val="DefaultParagraphFont"/>
    <w:link w:val="Header"/>
    <w:uiPriority w:val="99"/>
    <w:rsid w:val="00804543"/>
  </w:style>
  <w:style w:type="paragraph" w:styleId="Footer">
    <w:name w:val="footer"/>
    <w:basedOn w:val="Normal"/>
    <w:link w:val="FooterChar"/>
    <w:uiPriority w:val="99"/>
    <w:unhideWhenUsed/>
    <w:rsid w:val="00804543"/>
    <w:pPr>
      <w:tabs>
        <w:tab w:val="center" w:pos="4680"/>
        <w:tab w:val="right" w:pos="9360"/>
      </w:tabs>
    </w:pPr>
  </w:style>
  <w:style w:type="character" w:customStyle="1" w:styleId="FooterChar">
    <w:name w:val="Footer Char"/>
    <w:basedOn w:val="DefaultParagraphFont"/>
    <w:link w:val="Footer"/>
    <w:uiPriority w:val="99"/>
    <w:rsid w:val="00804543"/>
  </w:style>
  <w:style w:type="character" w:styleId="Hyperlink">
    <w:name w:val="Hyperlink"/>
    <w:basedOn w:val="DefaultParagraphFont"/>
    <w:uiPriority w:val="99"/>
    <w:unhideWhenUsed/>
    <w:rsid w:val="00804543"/>
    <w:rPr>
      <w:color w:val="467886" w:themeColor="hyperlink"/>
      <w:u w:val="single"/>
    </w:rPr>
  </w:style>
  <w:style w:type="table" w:customStyle="1" w:styleId="GridTable1Light1">
    <w:name w:val="Grid Table 1 Light1"/>
    <w:basedOn w:val="TableNormal"/>
    <w:next w:val="GridTable1Light"/>
    <w:uiPriority w:val="46"/>
    <w:rsid w:val="005E3501"/>
    <w:pPr>
      <w:ind w:firstLine="720"/>
    </w:pPr>
    <w:rPr>
      <w:rFonts w:cs="Times New Roman"/>
      <w:bCs/>
      <w:kern w:val="0"/>
      <w:szCs w:val="24"/>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5E350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59"/>
    <w:rsid w:val="005E3501"/>
    <w:pPr>
      <w:ind w:firstLine="720"/>
    </w:pPr>
    <w:rPr>
      <w:rFonts w:cs="Times New Roman"/>
      <w:bCs/>
      <w:kern w:val="0"/>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45D16"/>
    <w:pPr>
      <w:spacing w:before="100" w:beforeAutospacing="1" w:after="100" w:afterAutospacing="1"/>
    </w:pPr>
    <w:rPr>
      <w:rFonts w:eastAsia="Times New Roman" w:cs="Times New Roman"/>
      <w:bCs/>
      <w:color w:val="auto"/>
      <w:kern w:val="0"/>
      <w:szCs w:val="24"/>
      <w14:ligatures w14:val="none"/>
    </w:rPr>
  </w:style>
  <w:style w:type="character" w:styleId="Emphasis">
    <w:name w:val="Emphasis"/>
    <w:basedOn w:val="DefaultParagraphFont"/>
    <w:uiPriority w:val="20"/>
    <w:rsid w:val="00A45D16"/>
    <w:rPr>
      <w:i/>
      <w:iCs/>
    </w:rPr>
  </w:style>
  <w:style w:type="paragraph" w:styleId="TOC2">
    <w:name w:val="toc 2"/>
    <w:basedOn w:val="Normal"/>
    <w:next w:val="Normal"/>
    <w:autoRedefine/>
    <w:uiPriority w:val="39"/>
    <w:unhideWhenUsed/>
    <w:rsid w:val="00E569DE"/>
    <w:pPr>
      <w:spacing w:after="100"/>
      <w:ind w:left="240"/>
    </w:pPr>
  </w:style>
  <w:style w:type="character" w:customStyle="1" w:styleId="Style1">
    <w:name w:val="Style1"/>
    <w:basedOn w:val="DefaultParagraphFont"/>
    <w:uiPriority w:val="1"/>
    <w:rsid w:val="00036B51"/>
    <w:rPr>
      <w:rFonts w:ascii="Times New Roman" w:hAnsi="Times New Roman"/>
      <w:color w:val="000000" w:themeColor="text1"/>
      <w:sz w:val="24"/>
    </w:rPr>
  </w:style>
  <w:style w:type="paragraph" w:customStyle="1" w:styleId="Paragraph">
    <w:name w:val="Paragraph"/>
    <w:basedOn w:val="Normal"/>
    <w:next w:val="Normal"/>
    <w:link w:val="ParagraphChar"/>
    <w:qFormat/>
    <w:rsid w:val="00D959B4"/>
    <w:pPr>
      <w:jc w:val="center"/>
    </w:pPr>
  </w:style>
  <w:style w:type="character" w:customStyle="1" w:styleId="ParagraphChar">
    <w:name w:val="Paragraph Char"/>
    <w:basedOn w:val="DefaultParagraphFont"/>
    <w:link w:val="Paragraph"/>
    <w:rsid w:val="00D959B4"/>
  </w:style>
  <w:style w:type="character" w:styleId="FollowedHyperlink">
    <w:name w:val="FollowedHyperlink"/>
    <w:basedOn w:val="DefaultParagraphFont"/>
    <w:uiPriority w:val="99"/>
    <w:semiHidden/>
    <w:unhideWhenUsed/>
    <w:rsid w:val="003547FB"/>
    <w:rPr>
      <w:color w:val="96607D" w:themeColor="followedHyperlink"/>
      <w:u w:val="single"/>
    </w:rPr>
  </w:style>
  <w:style w:type="character" w:styleId="UnresolvedMention">
    <w:name w:val="Unresolved Mention"/>
    <w:basedOn w:val="DefaultParagraphFont"/>
    <w:uiPriority w:val="99"/>
    <w:semiHidden/>
    <w:unhideWhenUsed/>
    <w:rsid w:val="00354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svg"/><Relationship Id="rId18" Type="http://schemas.openxmlformats.org/officeDocument/2006/relationships/hyperlink" Target="https://iepa.org.au/network-news/it-doesnt-need-to-be-this-way-the-promise-of-specialised-early-intervention-in-psychosis-services/" TargetMode="External"/><Relationship Id="rId3" Type="http://schemas.openxmlformats.org/officeDocument/2006/relationships/styles" Target="styles.xml"/><Relationship Id="rId21" Type="http://schemas.openxmlformats.org/officeDocument/2006/relationships/hyperlink" Target="http://vuir.vu.edu.au/35038/"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doi-org/10.1007/978-1-4939-1917-8" TargetMode="External"/><Relationship Id="rId2" Type="http://schemas.openxmlformats.org/officeDocument/2006/relationships/numbering" Target="numbering.xml"/><Relationship Id="rId16" Type="http://schemas.openxmlformats.org/officeDocument/2006/relationships/hyperlink" Target="https://pmc.gov.au/sites/default/files/publications/factsheet-supporting-indigenous-women-girls.pdf" TargetMode="External"/><Relationship Id="rId20" Type="http://schemas.openxmlformats.org/officeDocument/2006/relationships/hyperlink" Target="https://mindhacks.com/2017/05/26/what-triggers-that-feeling-of-being-watch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erdsa.org.au/research-and-development-higher-education-vol-40-25" TargetMode="External"/><Relationship Id="rId23" Type="http://schemas.openxmlformats.org/officeDocument/2006/relationships/glossaryDocument" Target="glossary/document.xml"/><Relationship Id="rId10" Type="http://schemas.openxmlformats.org/officeDocument/2006/relationships/footer" Target="footer3.xml"/><Relationship Id="rId19" Type="http://schemas.openxmlformats.org/officeDocument/2006/relationships/hyperlink" Target="https://escholarship.org/uc/item/1666h4z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wnycstudios.org/podcasts/radiolab/articles/smarty-plan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janag\Downloads\1469057519_191254795_etdwordtemplateandguide2026\ETD-Word-Template-and-Guide-2026\full-ETD-Word-template-202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6C1DCF281C4DF4BCA50F57A5B0B47B"/>
        <w:category>
          <w:name w:val="General"/>
          <w:gallery w:val="placeholder"/>
        </w:category>
        <w:types>
          <w:type w:val="bbPlcHdr"/>
        </w:types>
        <w:behaviors>
          <w:behavior w:val="content"/>
        </w:behaviors>
        <w:guid w:val="{C6802E42-6C23-46A5-8C64-B3F3C3FEB17A}"/>
      </w:docPartPr>
      <w:docPartBody>
        <w:p w:rsidR="00D634E5" w:rsidRDefault="00D634E5">
          <w:pPr>
            <w:pStyle w:val="D06C1DCF281C4DF4BCA50F57A5B0B47B"/>
          </w:pPr>
          <w:r w:rsidRPr="00924E6E">
            <w:rPr>
              <w:rStyle w:val="PlaceholderText"/>
            </w:rPr>
            <w:t>Click or tap here to enter text.</w:t>
          </w:r>
        </w:p>
      </w:docPartBody>
    </w:docPart>
    <w:docPart>
      <w:docPartPr>
        <w:name w:val="A00A89F530804B6D9AC7F96A3EEC8113"/>
        <w:category>
          <w:name w:val="General"/>
          <w:gallery w:val="placeholder"/>
        </w:category>
        <w:types>
          <w:type w:val="bbPlcHdr"/>
        </w:types>
        <w:behaviors>
          <w:behavior w:val="content"/>
        </w:behaviors>
        <w:guid w:val="{6DEF7B5A-8B24-4446-A5F2-C50D53DB7EF4}"/>
      </w:docPartPr>
      <w:docPartBody>
        <w:p w:rsidR="00D634E5" w:rsidRDefault="00D634E5">
          <w:pPr>
            <w:pStyle w:val="A00A89F530804B6D9AC7F96A3EEC8113"/>
          </w:pPr>
          <w:r w:rsidRPr="00DC548A">
            <w:rPr>
              <w:rStyle w:val="PlaceholderText"/>
            </w:rPr>
            <w:t>Choose an item.</w:t>
          </w:r>
        </w:p>
      </w:docPartBody>
    </w:docPart>
    <w:docPart>
      <w:docPartPr>
        <w:name w:val="D0EACC65725043029635EDEFBC90EC19"/>
        <w:category>
          <w:name w:val="General"/>
          <w:gallery w:val="placeholder"/>
        </w:category>
        <w:types>
          <w:type w:val="bbPlcHdr"/>
        </w:types>
        <w:behaviors>
          <w:behavior w:val="content"/>
        </w:behaviors>
        <w:guid w:val="{A074CC0B-8A19-49C4-84CB-9170586D6882}"/>
      </w:docPartPr>
      <w:docPartBody>
        <w:p w:rsidR="00D634E5" w:rsidRDefault="00D634E5">
          <w:pPr>
            <w:pStyle w:val="D0EACC65725043029635EDEFBC90EC19"/>
          </w:pPr>
          <w:r w:rsidRPr="00924E6E">
            <w:rPr>
              <w:rStyle w:val="PlaceholderText"/>
            </w:rPr>
            <w:t>Choose an item.</w:t>
          </w:r>
        </w:p>
      </w:docPartBody>
    </w:docPart>
    <w:docPart>
      <w:docPartPr>
        <w:name w:val="BF8D3E70DDA14519ABD889E21DA1DAB9"/>
        <w:category>
          <w:name w:val="General"/>
          <w:gallery w:val="placeholder"/>
        </w:category>
        <w:types>
          <w:type w:val="bbPlcHdr"/>
        </w:types>
        <w:behaviors>
          <w:behavior w:val="content"/>
        </w:behaviors>
        <w:guid w:val="{EAB439C7-2EAC-4D55-A9A6-C8402CDEC5A1}"/>
      </w:docPartPr>
      <w:docPartBody>
        <w:p w:rsidR="00D634E5" w:rsidRDefault="00D634E5">
          <w:pPr>
            <w:pStyle w:val="BF8D3E70DDA14519ABD889E21DA1DAB9"/>
          </w:pPr>
          <w:r w:rsidRPr="00924E6E">
            <w:rPr>
              <w:rStyle w:val="PlaceholderText"/>
            </w:rPr>
            <w:t>Choose an item.</w:t>
          </w:r>
        </w:p>
      </w:docPartBody>
    </w:docPart>
    <w:docPart>
      <w:docPartPr>
        <w:name w:val="2B2CD0574800406991C2A664304EF5E3"/>
        <w:category>
          <w:name w:val="General"/>
          <w:gallery w:val="placeholder"/>
        </w:category>
        <w:types>
          <w:type w:val="bbPlcHdr"/>
        </w:types>
        <w:behaviors>
          <w:behavior w:val="content"/>
        </w:behaviors>
        <w:guid w:val="{A4E9D116-1E4B-453F-B24D-47B5610EC162}"/>
      </w:docPartPr>
      <w:docPartBody>
        <w:p w:rsidR="00D634E5" w:rsidRDefault="00D634E5">
          <w:pPr>
            <w:pStyle w:val="2B2CD0574800406991C2A664304EF5E3"/>
          </w:pPr>
          <w:r w:rsidRPr="00DC548A">
            <w:rPr>
              <w:rStyle w:val="PlaceholderText"/>
            </w:rPr>
            <w:t>Click or tap here to enter text.</w:t>
          </w:r>
        </w:p>
      </w:docPartBody>
    </w:docPart>
    <w:docPart>
      <w:docPartPr>
        <w:name w:val="EF1CF36341BC4500ACA03FF9AF92C2DC"/>
        <w:category>
          <w:name w:val="General"/>
          <w:gallery w:val="placeholder"/>
        </w:category>
        <w:types>
          <w:type w:val="bbPlcHdr"/>
        </w:types>
        <w:behaviors>
          <w:behavior w:val="content"/>
        </w:behaviors>
        <w:guid w:val="{B7AB8417-9A54-4069-BF27-9099DD0AA071}"/>
      </w:docPartPr>
      <w:docPartBody>
        <w:p w:rsidR="00D634E5" w:rsidRDefault="00D634E5">
          <w:pPr>
            <w:pStyle w:val="EF1CF36341BC4500ACA03FF9AF92C2DC"/>
          </w:pPr>
          <w:r w:rsidRPr="0076696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4E5"/>
    <w:rsid w:val="00D634E5"/>
    <w:rsid w:val="00DC0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 w:type="paragraph" w:customStyle="1" w:styleId="D06C1DCF281C4DF4BCA50F57A5B0B47B">
    <w:name w:val="D06C1DCF281C4DF4BCA50F57A5B0B47B"/>
  </w:style>
  <w:style w:type="paragraph" w:customStyle="1" w:styleId="A00A89F530804B6D9AC7F96A3EEC8113">
    <w:name w:val="A00A89F530804B6D9AC7F96A3EEC8113"/>
  </w:style>
  <w:style w:type="paragraph" w:customStyle="1" w:styleId="D0EACC65725043029635EDEFBC90EC19">
    <w:name w:val="D0EACC65725043029635EDEFBC90EC19"/>
  </w:style>
  <w:style w:type="paragraph" w:customStyle="1" w:styleId="BF8D3E70DDA14519ABD889E21DA1DAB9">
    <w:name w:val="BF8D3E70DDA14519ABD889E21DA1DAB9"/>
  </w:style>
  <w:style w:type="paragraph" w:customStyle="1" w:styleId="2B2CD0574800406991C2A664304EF5E3">
    <w:name w:val="2B2CD0574800406991C2A664304EF5E3"/>
  </w:style>
  <w:style w:type="paragraph" w:customStyle="1" w:styleId="EF1CF36341BC4500ACA03FF9AF92C2DC">
    <w:name w:val="EF1CF36341BC4500ACA03FF9AF92C2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CA2AC-F9FB-48A4-A997-0E70D3C4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full-ETD-Word-template-2026</Template>
  <TotalTime>68</TotalTime>
  <Pages>28</Pages>
  <Words>3649</Words>
  <Characters>20805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Guzzarlamudi, Sanjana</cp:lastModifiedBy>
  <cp:revision>1</cp:revision>
  <dcterms:created xsi:type="dcterms:W3CDTF">2026-06-10T15:54:00Z</dcterms:created>
  <dcterms:modified xsi:type="dcterms:W3CDTF">2026-06-10T17:02:00Z</dcterms:modified>
</cp:coreProperties>
</file>